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E77" w:rsidRPr="001B393C" w:rsidRDefault="00053E77" w:rsidP="00184478">
      <w:pPr>
        <w:pStyle w:val="ConsPlusNonformat"/>
        <w:ind w:left="5387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УТВЕРЖДАЮ</w:t>
      </w:r>
    </w:p>
    <w:p w:rsidR="00053E77" w:rsidRPr="001B393C" w:rsidRDefault="00053E77" w:rsidP="00184478">
      <w:pPr>
        <w:pStyle w:val="ConsPlusNonformat"/>
        <w:ind w:left="5387"/>
        <w:rPr>
          <w:rFonts w:ascii="Times New Roman" w:hAnsi="Times New Roman" w:cs="Times New Roman"/>
          <w:sz w:val="24"/>
          <w:szCs w:val="24"/>
          <w:u w:val="single"/>
        </w:rPr>
      </w:pPr>
      <w:r w:rsidRPr="001B393C">
        <w:rPr>
          <w:rFonts w:ascii="Times New Roman" w:hAnsi="Times New Roman" w:cs="Times New Roman"/>
          <w:sz w:val="24"/>
          <w:szCs w:val="24"/>
          <w:u w:val="single"/>
        </w:rPr>
        <w:t>Начальник Инспекции ФНС</w:t>
      </w:r>
    </w:p>
    <w:p w:rsidR="00053E77" w:rsidRPr="001B393C" w:rsidRDefault="00053E77" w:rsidP="00184478">
      <w:pPr>
        <w:pStyle w:val="ConsPlusNonformat"/>
        <w:ind w:left="5387"/>
        <w:rPr>
          <w:rFonts w:ascii="Times New Roman" w:hAnsi="Times New Roman" w:cs="Times New Roman"/>
          <w:sz w:val="24"/>
          <w:szCs w:val="24"/>
          <w:u w:val="single"/>
        </w:rPr>
      </w:pPr>
      <w:r w:rsidRPr="001B393C">
        <w:rPr>
          <w:rFonts w:ascii="Times New Roman" w:hAnsi="Times New Roman" w:cs="Times New Roman"/>
          <w:sz w:val="24"/>
          <w:szCs w:val="24"/>
          <w:u w:val="single"/>
        </w:rPr>
        <w:t>России по Первомайскому району г.Владивостока</w:t>
      </w:r>
    </w:p>
    <w:p w:rsidR="00053E77" w:rsidRPr="001B393C" w:rsidRDefault="00053E77" w:rsidP="00184478">
      <w:pPr>
        <w:pStyle w:val="ConsPlusNonformat"/>
        <w:ind w:left="5387"/>
        <w:rPr>
          <w:rFonts w:ascii="Times New Roman" w:hAnsi="Times New Roman" w:cs="Times New Roman"/>
          <w:sz w:val="24"/>
          <w:szCs w:val="24"/>
          <w:vertAlign w:val="superscript"/>
        </w:rPr>
      </w:pPr>
      <w:r w:rsidRPr="001B393C">
        <w:rPr>
          <w:rFonts w:ascii="Times New Roman" w:hAnsi="Times New Roman" w:cs="Times New Roman"/>
          <w:sz w:val="24"/>
          <w:szCs w:val="24"/>
          <w:vertAlign w:val="superscript"/>
        </w:rPr>
        <w:t>(должность)</w:t>
      </w:r>
    </w:p>
    <w:p w:rsidR="00053E77" w:rsidRPr="001B393C" w:rsidRDefault="00053E77" w:rsidP="00184478">
      <w:pPr>
        <w:pStyle w:val="ConsPlusNonformat"/>
        <w:ind w:left="5387"/>
        <w:rPr>
          <w:rFonts w:ascii="Times New Roman" w:hAnsi="Times New Roman" w:cs="Times New Roman"/>
          <w:sz w:val="24"/>
          <w:szCs w:val="24"/>
          <w:u w:val="single"/>
        </w:rPr>
      </w:pPr>
      <w:r w:rsidRPr="001B393C">
        <w:rPr>
          <w:rFonts w:ascii="Times New Roman" w:hAnsi="Times New Roman" w:cs="Times New Roman"/>
          <w:sz w:val="24"/>
          <w:szCs w:val="24"/>
        </w:rPr>
        <w:t>__________________</w:t>
      </w:r>
      <w:r w:rsidRPr="001B393C">
        <w:rPr>
          <w:rFonts w:ascii="Times New Roman" w:hAnsi="Times New Roman" w:cs="Times New Roman"/>
          <w:sz w:val="24"/>
          <w:szCs w:val="24"/>
          <w:u w:val="single"/>
        </w:rPr>
        <w:t>С.Н. Руденко</w:t>
      </w:r>
    </w:p>
    <w:p w:rsidR="00053E77" w:rsidRPr="001B393C" w:rsidRDefault="00053E77" w:rsidP="00184478">
      <w:pPr>
        <w:pStyle w:val="ConsPlusNonformat"/>
        <w:ind w:left="5387"/>
        <w:rPr>
          <w:rFonts w:ascii="Times New Roman" w:hAnsi="Times New Roman" w:cs="Times New Roman"/>
          <w:sz w:val="24"/>
          <w:szCs w:val="24"/>
          <w:vertAlign w:val="superscript"/>
        </w:rPr>
      </w:pPr>
      <w:r w:rsidRPr="001B393C">
        <w:rPr>
          <w:rFonts w:ascii="Times New Roman" w:hAnsi="Times New Roman" w:cs="Times New Roman"/>
          <w:sz w:val="24"/>
          <w:szCs w:val="24"/>
          <w:vertAlign w:val="superscript"/>
        </w:rPr>
        <w:t>(подпись) (инициалы, фамилия)</w:t>
      </w:r>
    </w:p>
    <w:p w:rsidR="00053E77" w:rsidRPr="001B393C" w:rsidRDefault="00053E77" w:rsidP="00184478">
      <w:pPr>
        <w:pStyle w:val="ConsPlusNonformat"/>
        <w:ind w:left="5387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от "__" _____________ 20__ г.</w:t>
      </w:r>
    </w:p>
    <w:p w:rsidR="00053E77" w:rsidRPr="0036530C" w:rsidRDefault="00053E77">
      <w:pPr>
        <w:pStyle w:val="ConsPlusNormal"/>
        <w:jc w:val="both"/>
        <w:rPr>
          <w:rFonts w:ascii="Times New Roman" w:hAnsi="Times New Roman" w:cs="Times New Roman"/>
        </w:rPr>
      </w:pPr>
    </w:p>
    <w:p w:rsidR="00053E77" w:rsidRPr="0036530C" w:rsidRDefault="00053E77">
      <w:pPr>
        <w:pStyle w:val="ConsPlusNormal"/>
        <w:jc w:val="both"/>
        <w:rPr>
          <w:rFonts w:ascii="Times New Roman" w:hAnsi="Times New Roman" w:cs="Times New Roman"/>
        </w:rPr>
      </w:pPr>
    </w:p>
    <w:p w:rsidR="00053E77" w:rsidRPr="001B393C" w:rsidRDefault="00053E7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053E77" w:rsidRPr="001B393C" w:rsidRDefault="00053E77">
      <w:pPr>
        <w:pStyle w:val="ConsPlusNormal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1B393C">
        <w:rPr>
          <w:rFonts w:ascii="Times New Roman" w:hAnsi="Times New Roman" w:cs="Times New Roman"/>
          <w:sz w:val="24"/>
          <w:szCs w:val="24"/>
          <w:u w:val="single"/>
        </w:rPr>
        <w:t>государственного налогового инспектора</w:t>
      </w:r>
    </w:p>
    <w:p w:rsidR="00053E77" w:rsidRPr="001B393C" w:rsidRDefault="00053E77">
      <w:pPr>
        <w:pStyle w:val="ConsPlusNormal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1B393C">
        <w:rPr>
          <w:rFonts w:ascii="Times New Roman" w:hAnsi="Times New Roman" w:cs="Times New Roman"/>
          <w:sz w:val="24"/>
          <w:szCs w:val="24"/>
          <w:u w:val="single"/>
        </w:rPr>
        <w:t>отдела работы с налогоплательщиками</w:t>
      </w:r>
    </w:p>
    <w:p w:rsidR="00053E77" w:rsidRPr="001B393C" w:rsidRDefault="00053E77" w:rsidP="00F575F7">
      <w:pPr>
        <w:autoSpaceDE w:val="0"/>
        <w:autoSpaceDN w:val="0"/>
        <w:adjustRightInd w:val="0"/>
        <w:jc w:val="center"/>
      </w:pPr>
      <w:r w:rsidRPr="001B393C">
        <w:t>Инспекции ФНС России по Первомайскому району г.Владивостока</w:t>
      </w:r>
    </w:p>
    <w:p w:rsidR="00053E77" w:rsidRPr="001B393C" w:rsidRDefault="00053E7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53E77" w:rsidRPr="001B393C" w:rsidRDefault="00053E7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53E77" w:rsidRPr="001B393C" w:rsidRDefault="00053E7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053E77" w:rsidRPr="001B393C" w:rsidRDefault="00053E7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53E77" w:rsidRPr="001B393C" w:rsidRDefault="00053E77" w:rsidP="00B2239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 - гражданская служба) государственного налогового инспектора отдела работы с налогоплательщиками Инспекции ФНС России по Первомайскому району г.Владивостока относится к старшей группе должностей гражданской службы категории специалисты.</w:t>
      </w:r>
    </w:p>
    <w:p w:rsidR="00053E77" w:rsidRPr="001B393C" w:rsidRDefault="00053E77" w:rsidP="00B75780">
      <w:pPr>
        <w:autoSpaceDE w:val="0"/>
        <w:autoSpaceDN w:val="0"/>
        <w:adjustRightInd w:val="0"/>
        <w:ind w:firstLine="540"/>
        <w:jc w:val="both"/>
        <w:rPr>
          <w:color w:val="000000"/>
          <w:lang w:eastAsia="en-US"/>
        </w:rPr>
      </w:pPr>
      <w:r w:rsidRPr="001B393C">
        <w:t xml:space="preserve">Регистрационный номер (код) должности </w:t>
      </w:r>
      <w:r w:rsidRPr="001B393C">
        <w:rPr>
          <w:color w:val="000000"/>
          <w:lang w:eastAsia="en-US"/>
        </w:rPr>
        <w:t xml:space="preserve"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гражданской службы» </w:t>
      </w:r>
      <w:r w:rsidRPr="001B393C">
        <w:t>– 11-3-4-096.</w:t>
      </w:r>
    </w:p>
    <w:p w:rsidR="00053E77" w:rsidRPr="001B393C" w:rsidRDefault="00053E7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53E77" w:rsidRPr="001B393C" w:rsidRDefault="00053E7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 государственного налогового инспектора: регулирование налоговой деятельности.</w:t>
      </w:r>
    </w:p>
    <w:p w:rsidR="00053E77" w:rsidRPr="001B393C" w:rsidRDefault="00053E7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53E77" w:rsidRPr="001B393C" w:rsidRDefault="00053E77" w:rsidP="006B26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государственного налогового инспектора: Регулирование в сфере разработки налоговых стандартов, оформления и декларирования.</w:t>
      </w:r>
    </w:p>
    <w:p w:rsidR="00053E77" w:rsidRPr="001B393C" w:rsidRDefault="00053E7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53E77" w:rsidRPr="001B393C" w:rsidRDefault="00053E7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 государственного налогового инспектора осуществляется приказом начальника Инспекции ФНС России по Первомайскому району г.Владивостока (далее - Инспекция).</w:t>
      </w:r>
    </w:p>
    <w:p w:rsidR="00053E77" w:rsidRPr="001B393C" w:rsidRDefault="00053E7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5. Государственный налоговый инспектор непосредственно подчиняется начальнику отдела.</w:t>
      </w:r>
    </w:p>
    <w:p w:rsidR="00053E77" w:rsidRPr="001B393C" w:rsidRDefault="00053E7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 xml:space="preserve"> В случае служебной необходимости во время отсутствия государственного налогового инспектора отдела его замещает другой государственный служащий, согласно должностных регламентов замещаемого и замещающего сотрудника.</w:t>
      </w:r>
    </w:p>
    <w:p w:rsidR="00053E77" w:rsidRPr="001B393C" w:rsidRDefault="00053E7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53E77" w:rsidRPr="001B393C" w:rsidRDefault="00053E7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053E77" w:rsidRPr="001B393C" w:rsidRDefault="00053E7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гражданской службы</w:t>
      </w:r>
    </w:p>
    <w:p w:rsidR="00053E77" w:rsidRPr="001B393C" w:rsidRDefault="00053E7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053E77" w:rsidRPr="001B393C" w:rsidRDefault="00053E7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6. Для замещения должности государственного налогового инспектора устанавливаются следующие требования:</w:t>
      </w:r>
    </w:p>
    <w:p w:rsidR="00053E77" w:rsidRPr="001B393C" w:rsidRDefault="00053E77" w:rsidP="00184478">
      <w:pPr>
        <w:pStyle w:val="ConsPlusNormal"/>
        <w:spacing w:after="12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6. Для замещения должности государственного налогового инспектора устанавливаются следующие квалификационные требования:</w:t>
      </w:r>
    </w:p>
    <w:p w:rsidR="00053E77" w:rsidRPr="001B393C" w:rsidRDefault="00053E77" w:rsidP="0018447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6.1 Наличие высшего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- бакалавриат</w:t>
      </w:r>
      <w:r w:rsidRPr="001B393C">
        <w:rPr>
          <w:rFonts w:ascii="Times New Roman" w:hAnsi="Times New Roman" w:cs="Times New Roman"/>
          <w:sz w:val="24"/>
          <w:szCs w:val="24"/>
        </w:rPr>
        <w:t>.</w:t>
      </w:r>
    </w:p>
    <w:p w:rsidR="00053E77" w:rsidRPr="001B393C" w:rsidRDefault="00053E77" w:rsidP="0018447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6.2. Без предъявления требований к стажу.</w:t>
      </w:r>
    </w:p>
    <w:p w:rsidR="00053E77" w:rsidRPr="001B393C" w:rsidRDefault="00053E77" w:rsidP="00184478">
      <w:pPr>
        <w:pStyle w:val="ConsPlusNormal"/>
        <w:ind w:firstLine="53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6.3. Наличие базовых знаний</w:t>
      </w:r>
      <w:r w:rsidRPr="001B393C">
        <w:rPr>
          <w:rFonts w:ascii="Times New Roman" w:hAnsi="Times New Roman" w:cs="Times New Roman"/>
          <w:spacing w:val="-2"/>
          <w:sz w:val="24"/>
          <w:szCs w:val="24"/>
        </w:rPr>
        <w:t xml:space="preserve">: </w:t>
      </w:r>
    </w:p>
    <w:p w:rsidR="00053E77" w:rsidRPr="001B393C" w:rsidRDefault="00053E77" w:rsidP="00184478">
      <w:pPr>
        <w:pStyle w:val="ConsPlusNormal"/>
        <w:numPr>
          <w:ilvl w:val="0"/>
          <w:numId w:val="3"/>
        </w:numPr>
        <w:adjustRightInd w:val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pacing w:val="-2"/>
          <w:sz w:val="24"/>
          <w:szCs w:val="24"/>
        </w:rPr>
        <w:t xml:space="preserve">государственного языка Российской Федерации (русского языка); </w:t>
      </w:r>
    </w:p>
    <w:p w:rsidR="00053E77" w:rsidRPr="001B393C" w:rsidRDefault="00053E77" w:rsidP="00184478">
      <w:pPr>
        <w:pStyle w:val="ConsPlusNormal"/>
        <w:numPr>
          <w:ilvl w:val="0"/>
          <w:numId w:val="3"/>
        </w:numPr>
        <w:adjustRightInd w:val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pacing w:val="-2"/>
          <w:sz w:val="24"/>
          <w:szCs w:val="24"/>
        </w:rPr>
        <w:t xml:space="preserve">основ Конституции Российской Федерации, Федерального закона от 27 мая </w:t>
      </w:r>
      <w:smartTag w:uri="urn:schemas-microsoft-com:office:smarttags" w:element="metricconverter">
        <w:smartTagPr>
          <w:attr w:name="ProductID" w:val="2003 г"/>
        </w:smartTagPr>
        <w:r w:rsidRPr="001B393C">
          <w:rPr>
            <w:rFonts w:ascii="Times New Roman" w:hAnsi="Times New Roman" w:cs="Times New Roman"/>
            <w:spacing w:val="-2"/>
            <w:sz w:val="24"/>
            <w:szCs w:val="24"/>
          </w:rPr>
          <w:t>2003 г</w:t>
        </w:r>
      </w:smartTag>
      <w:r w:rsidRPr="001B393C">
        <w:rPr>
          <w:rFonts w:ascii="Times New Roman" w:hAnsi="Times New Roman" w:cs="Times New Roman"/>
          <w:spacing w:val="-2"/>
          <w:sz w:val="24"/>
          <w:szCs w:val="24"/>
        </w:rPr>
        <w:t xml:space="preserve">. № 58-ФЗ «О системе государственной службы Российской Федерации»,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1B393C">
          <w:rPr>
            <w:rFonts w:ascii="Times New Roman" w:hAnsi="Times New Roman" w:cs="Times New Roman"/>
            <w:spacing w:val="-2"/>
            <w:sz w:val="24"/>
            <w:szCs w:val="24"/>
          </w:rPr>
          <w:t>2004 г</w:t>
        </w:r>
      </w:smartTag>
      <w:r w:rsidRPr="001B393C">
        <w:rPr>
          <w:rFonts w:ascii="Times New Roman" w:hAnsi="Times New Roman" w:cs="Times New Roman"/>
          <w:spacing w:val="-2"/>
          <w:sz w:val="24"/>
          <w:szCs w:val="24"/>
        </w:rPr>
        <w:t xml:space="preserve">. № 79-ФЗ «О государственной гражданской службе Российской Федерации», 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 w:rsidRPr="001B393C">
          <w:rPr>
            <w:rFonts w:ascii="Times New Roman" w:hAnsi="Times New Roman" w:cs="Times New Roman"/>
            <w:spacing w:val="-2"/>
            <w:sz w:val="24"/>
            <w:szCs w:val="24"/>
          </w:rPr>
          <w:t>2008 г</w:t>
        </w:r>
      </w:smartTag>
      <w:r w:rsidRPr="001B393C">
        <w:rPr>
          <w:rFonts w:ascii="Times New Roman" w:hAnsi="Times New Roman" w:cs="Times New Roman"/>
          <w:spacing w:val="-2"/>
          <w:sz w:val="24"/>
          <w:szCs w:val="24"/>
        </w:rPr>
        <w:t xml:space="preserve">. № 273-ФЗ «О противодействии коррупции»; </w:t>
      </w:r>
    </w:p>
    <w:p w:rsidR="00053E77" w:rsidRDefault="00053E77" w:rsidP="00184478">
      <w:pPr>
        <w:pStyle w:val="ConsPlusNormal"/>
        <w:ind w:firstLine="53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B393C">
        <w:rPr>
          <w:rFonts w:ascii="Times New Roman" w:hAnsi="Times New Roman" w:cs="Times New Roman"/>
          <w:spacing w:val="-2"/>
          <w:sz w:val="24"/>
          <w:szCs w:val="24"/>
        </w:rPr>
        <w:t>в области информационно-коммуникационных технологий</w:t>
      </w:r>
    </w:p>
    <w:p w:rsidR="00053E77" w:rsidRDefault="00053E77" w:rsidP="00184478">
      <w:pPr>
        <w:pStyle w:val="ConsPlusNormal"/>
        <w:ind w:firstLine="53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- знание основ информационной безопасности и защиты информации;</w:t>
      </w:r>
    </w:p>
    <w:p w:rsidR="00053E77" w:rsidRDefault="00053E77" w:rsidP="00184478">
      <w:pPr>
        <w:pStyle w:val="ConsPlusNormal"/>
        <w:ind w:firstLine="53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- знание основных положений законодательства о персональных данных;</w:t>
      </w:r>
    </w:p>
    <w:p w:rsidR="00053E77" w:rsidRDefault="00053E77" w:rsidP="0018447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знание общих принципов функционирования системы электронного документооборота;</w:t>
      </w:r>
    </w:p>
    <w:p w:rsidR="00053E77" w:rsidRDefault="00053E77" w:rsidP="0018447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знание основных положений законодательства об электронной подписи;</w:t>
      </w:r>
    </w:p>
    <w:p w:rsidR="00053E77" w:rsidRPr="001B393C" w:rsidRDefault="00053E77" w:rsidP="0018447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знания и умения по применению персонального компьютера.</w:t>
      </w:r>
    </w:p>
    <w:p w:rsidR="00053E77" w:rsidRPr="001B393C" w:rsidRDefault="00053E7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053E77" w:rsidRPr="001B393C" w:rsidRDefault="00053E7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</w:p>
    <w:p w:rsidR="00053E77" w:rsidRPr="001B393C" w:rsidRDefault="00053E77" w:rsidP="00AA7692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 xml:space="preserve">- Налоговый </w:t>
      </w:r>
      <w:hyperlink r:id="rId7" w:history="1">
        <w:r w:rsidRPr="001B393C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1B393C">
        <w:rPr>
          <w:rFonts w:ascii="Times New Roman" w:hAnsi="Times New Roman" w:cs="Times New Roman"/>
          <w:sz w:val="24"/>
          <w:szCs w:val="24"/>
        </w:rPr>
        <w:t xml:space="preserve"> Российской Федерации</w:t>
      </w:r>
    </w:p>
    <w:p w:rsidR="00053E77" w:rsidRPr="001B393C" w:rsidRDefault="00053E77" w:rsidP="00AA7692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 xml:space="preserve">- Бюджетный </w:t>
      </w:r>
      <w:hyperlink r:id="rId8" w:history="1">
        <w:r w:rsidRPr="001B393C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1B393C">
        <w:rPr>
          <w:rFonts w:ascii="Times New Roman" w:hAnsi="Times New Roman" w:cs="Times New Roman"/>
          <w:sz w:val="24"/>
          <w:szCs w:val="24"/>
        </w:rPr>
        <w:t xml:space="preserve"> Российской Федерации</w:t>
      </w:r>
    </w:p>
    <w:p w:rsidR="00053E77" w:rsidRPr="001B393C" w:rsidRDefault="00053E77" w:rsidP="00AA7692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9" w:history="1">
        <w:r w:rsidRPr="001B393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1B393C">
        <w:rPr>
          <w:rFonts w:ascii="Times New Roman" w:hAnsi="Times New Roman" w:cs="Times New Roman"/>
          <w:sz w:val="24"/>
          <w:szCs w:val="24"/>
        </w:rPr>
        <w:t xml:space="preserve"> от 08 августа </w:t>
      </w:r>
      <w:smartTag w:uri="urn:schemas-microsoft-com:office:smarttags" w:element="metricconverter">
        <w:smartTagPr>
          <w:attr w:name="ProductID" w:val="2012 г"/>
        </w:smartTagPr>
        <w:r w:rsidRPr="001B393C">
          <w:rPr>
            <w:rFonts w:ascii="Times New Roman" w:hAnsi="Times New Roman" w:cs="Times New Roman"/>
            <w:sz w:val="24"/>
            <w:szCs w:val="24"/>
          </w:rPr>
          <w:t>2001 г</w:t>
        </w:r>
      </w:smartTag>
      <w:r w:rsidRPr="001B393C">
        <w:rPr>
          <w:rFonts w:ascii="Times New Roman" w:hAnsi="Times New Roman" w:cs="Times New Roman"/>
          <w:sz w:val="24"/>
          <w:szCs w:val="24"/>
        </w:rPr>
        <w:t>. N 129-ФЗ "О государственной регистрации юридических лиц и индивидуальных предпринимателей" (с изменениями и дополнениями);</w:t>
      </w:r>
    </w:p>
    <w:p w:rsidR="00053E77" w:rsidRDefault="00053E77" w:rsidP="00AA7692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0" w:history="1">
        <w:r w:rsidRPr="001B393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1B393C">
        <w:rPr>
          <w:rFonts w:ascii="Times New Roman" w:hAnsi="Times New Roman" w:cs="Times New Roman"/>
          <w:sz w:val="24"/>
          <w:szCs w:val="24"/>
        </w:rPr>
        <w:t xml:space="preserve"> от 06 октября </w:t>
      </w:r>
      <w:smartTag w:uri="urn:schemas-microsoft-com:office:smarttags" w:element="metricconverter">
        <w:smartTagPr>
          <w:attr w:name="ProductID" w:val="2012 г"/>
        </w:smartTagPr>
        <w:r w:rsidRPr="001B393C">
          <w:rPr>
            <w:rFonts w:ascii="Times New Roman" w:hAnsi="Times New Roman" w:cs="Times New Roman"/>
            <w:sz w:val="24"/>
            <w:szCs w:val="24"/>
          </w:rPr>
          <w:t>1999 г</w:t>
        </w:r>
      </w:smartTag>
      <w:r w:rsidRPr="001B393C">
        <w:rPr>
          <w:rFonts w:ascii="Times New Roman" w:hAnsi="Times New Roman" w:cs="Times New Roman"/>
          <w:sz w:val="24"/>
          <w:szCs w:val="24"/>
        </w:rPr>
        <w:t>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053E77" w:rsidRPr="00C93533" w:rsidRDefault="00053E77" w:rsidP="00C93533">
      <w:pPr>
        <w:pStyle w:val="a0"/>
        <w:ind w:firstLine="360"/>
        <w:jc w:val="both"/>
        <w:rPr>
          <w:rFonts w:ascii="Times New Roman" w:hAnsi="Times New Roman"/>
          <w:sz w:val="24"/>
          <w:szCs w:val="24"/>
          <w:lang w:val="ru-RU"/>
        </w:rPr>
      </w:pPr>
      <w:r w:rsidRPr="00C93533">
        <w:rPr>
          <w:rFonts w:ascii="Times New Roman" w:hAnsi="Times New Roman"/>
          <w:lang w:val="ru-RU"/>
        </w:rPr>
        <w:t xml:space="preserve">- Указ Президента Российской Федерации </w:t>
      </w:r>
      <w:r w:rsidRPr="00C93533">
        <w:rPr>
          <w:rFonts w:ascii="Times New Roman" w:eastAsia="Times New Roman" w:hAnsi="Times New Roman"/>
          <w:lang w:val="ru-RU"/>
        </w:rPr>
        <w:t xml:space="preserve">от 12 августа </w:t>
      </w:r>
      <w:smartTag w:uri="urn:schemas-microsoft-com:office:smarttags" w:element="metricconverter">
        <w:smartTagPr>
          <w:attr w:name="ProductID" w:val="2002 г"/>
        </w:smartTagPr>
        <w:r w:rsidRPr="00C93533">
          <w:rPr>
            <w:rFonts w:ascii="Times New Roman" w:eastAsia="Times New Roman" w:hAnsi="Times New Roman"/>
            <w:lang w:val="ru-RU"/>
          </w:rPr>
          <w:t>2002 г</w:t>
        </w:r>
      </w:smartTag>
      <w:r>
        <w:rPr>
          <w:rFonts w:ascii="Times New Roman" w:eastAsia="Times New Roman" w:hAnsi="Times New Roman"/>
          <w:lang w:val="ru-RU"/>
        </w:rPr>
        <w:t>. № 885</w:t>
      </w:r>
      <w:r w:rsidRPr="00C93533">
        <w:rPr>
          <w:rFonts w:ascii="Times New Roman" w:eastAsia="Times New Roman" w:hAnsi="Times New Roman"/>
          <w:lang w:val="ru-RU"/>
        </w:rPr>
        <w:t xml:space="preserve"> «Об утверждении общих принципов служебного поведения государственных служащих»;</w:t>
      </w:r>
    </w:p>
    <w:p w:rsidR="00053E77" w:rsidRPr="001B393C" w:rsidRDefault="00053E77" w:rsidP="00AA7692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1" w:history="1">
        <w:r w:rsidRPr="001B393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1B393C">
        <w:rPr>
          <w:rFonts w:ascii="Times New Roman" w:hAnsi="Times New Roman" w:cs="Times New Roman"/>
          <w:sz w:val="24"/>
          <w:szCs w:val="24"/>
        </w:rPr>
        <w:t xml:space="preserve"> от 06 октября </w:t>
      </w:r>
      <w:smartTag w:uri="urn:schemas-microsoft-com:office:smarttags" w:element="metricconverter">
        <w:smartTagPr>
          <w:attr w:name="ProductID" w:val="2012 г"/>
        </w:smartTagPr>
        <w:r w:rsidRPr="001B393C">
          <w:rPr>
            <w:rFonts w:ascii="Times New Roman" w:hAnsi="Times New Roman" w:cs="Times New Roman"/>
            <w:sz w:val="24"/>
            <w:szCs w:val="24"/>
          </w:rPr>
          <w:t>2003 г</w:t>
        </w:r>
      </w:smartTag>
      <w:r w:rsidRPr="001B393C">
        <w:rPr>
          <w:rFonts w:ascii="Times New Roman" w:hAnsi="Times New Roman" w:cs="Times New Roman"/>
          <w:sz w:val="24"/>
          <w:szCs w:val="24"/>
        </w:rPr>
        <w:t>. N 131-ФЗ "Об общих принципах организации местного самоуправления в Российской Федерации";</w:t>
      </w:r>
    </w:p>
    <w:p w:rsidR="00053E77" w:rsidRPr="001B393C" w:rsidRDefault="00053E77" w:rsidP="00AA7692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2" w:history="1">
        <w:r w:rsidRPr="001B393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1B393C">
        <w:rPr>
          <w:rFonts w:ascii="Times New Roman" w:hAnsi="Times New Roman" w:cs="Times New Roman"/>
          <w:sz w:val="24"/>
          <w:szCs w:val="24"/>
        </w:rPr>
        <w:t xml:space="preserve"> от 09 февраля </w:t>
      </w:r>
      <w:smartTag w:uri="urn:schemas-microsoft-com:office:smarttags" w:element="metricconverter">
        <w:smartTagPr>
          <w:attr w:name="ProductID" w:val="2012 г"/>
        </w:smartTagPr>
        <w:r w:rsidRPr="001B393C">
          <w:rPr>
            <w:rFonts w:ascii="Times New Roman" w:hAnsi="Times New Roman" w:cs="Times New Roman"/>
            <w:sz w:val="24"/>
            <w:szCs w:val="24"/>
          </w:rPr>
          <w:t>2009 г</w:t>
        </w:r>
      </w:smartTag>
      <w:r w:rsidRPr="001B393C">
        <w:rPr>
          <w:rFonts w:ascii="Times New Roman" w:hAnsi="Times New Roman" w:cs="Times New Roman"/>
          <w:sz w:val="24"/>
          <w:szCs w:val="24"/>
        </w:rPr>
        <w:t>. N 8-ФЗ "Об обеспечении доступа к информации о деятельности государственных органов и органов местного самоуправления";</w:t>
      </w:r>
    </w:p>
    <w:p w:rsidR="00053E77" w:rsidRPr="001B393C" w:rsidRDefault="00053E77" w:rsidP="00AA7692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3" w:history="1">
        <w:r w:rsidRPr="001B393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1B393C">
        <w:rPr>
          <w:rFonts w:ascii="Times New Roman" w:hAnsi="Times New Roman" w:cs="Times New Roman"/>
          <w:sz w:val="24"/>
          <w:szCs w:val="24"/>
        </w:rPr>
        <w:t xml:space="preserve"> от 27 июля </w:t>
      </w:r>
      <w:smartTag w:uri="urn:schemas-microsoft-com:office:smarttags" w:element="metricconverter">
        <w:smartTagPr>
          <w:attr w:name="ProductID" w:val="2012 г"/>
        </w:smartTagPr>
        <w:r w:rsidRPr="001B393C">
          <w:rPr>
            <w:rFonts w:ascii="Times New Roman" w:hAnsi="Times New Roman" w:cs="Times New Roman"/>
            <w:sz w:val="24"/>
            <w:szCs w:val="24"/>
          </w:rPr>
          <w:t>2010 г</w:t>
        </w:r>
      </w:smartTag>
      <w:r w:rsidRPr="001B393C">
        <w:rPr>
          <w:rFonts w:ascii="Times New Roman" w:hAnsi="Times New Roman" w:cs="Times New Roman"/>
          <w:sz w:val="24"/>
          <w:szCs w:val="24"/>
        </w:rPr>
        <w:t>. N 210-ФЗ "Об организации предоставления государственных и муниципальных услуг";</w:t>
      </w:r>
    </w:p>
    <w:p w:rsidR="00053E77" w:rsidRPr="001B393C" w:rsidRDefault="00053E77" w:rsidP="00AA7692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 xml:space="preserve">- </w:t>
      </w:r>
      <w:hyperlink r:id="rId14" w:history="1">
        <w:r w:rsidRPr="001B393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1B393C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2012 г"/>
        </w:smartTagPr>
        <w:r w:rsidRPr="001B393C">
          <w:rPr>
            <w:rFonts w:ascii="Times New Roman" w:hAnsi="Times New Roman" w:cs="Times New Roman"/>
            <w:sz w:val="24"/>
            <w:szCs w:val="24"/>
          </w:rPr>
          <w:t>1991 г</w:t>
        </w:r>
      </w:smartTag>
      <w:r w:rsidRPr="001B393C">
        <w:rPr>
          <w:rFonts w:ascii="Times New Roman" w:hAnsi="Times New Roman" w:cs="Times New Roman"/>
          <w:sz w:val="24"/>
          <w:szCs w:val="24"/>
        </w:rPr>
        <w:t>. N 943-1 "О налоговых органах Российской Федерации";</w:t>
      </w:r>
    </w:p>
    <w:p w:rsidR="00053E77" w:rsidRPr="001B393C" w:rsidRDefault="00053E77" w:rsidP="00AA7692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5" w:history="1">
        <w:r w:rsidRPr="001B393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1B393C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12 г"/>
        </w:smartTagPr>
        <w:r w:rsidRPr="001B393C">
          <w:rPr>
            <w:rFonts w:ascii="Times New Roman" w:hAnsi="Times New Roman" w:cs="Times New Roman"/>
            <w:sz w:val="24"/>
            <w:szCs w:val="24"/>
          </w:rPr>
          <w:t>2006 г</w:t>
        </w:r>
      </w:smartTag>
      <w:r w:rsidRPr="001B393C">
        <w:rPr>
          <w:rFonts w:ascii="Times New Roman" w:hAnsi="Times New Roman" w:cs="Times New Roman"/>
          <w:sz w:val="24"/>
          <w:szCs w:val="24"/>
        </w:rPr>
        <w:t>. N 152-ФЗ "О персональных данных";</w:t>
      </w:r>
    </w:p>
    <w:p w:rsidR="00053E77" w:rsidRPr="001B393C" w:rsidRDefault="00053E77" w:rsidP="00AA7692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6" w:history="1">
        <w:r w:rsidRPr="001B393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1B393C">
        <w:rPr>
          <w:rFonts w:ascii="Times New Roman" w:hAnsi="Times New Roman" w:cs="Times New Roman"/>
          <w:sz w:val="24"/>
          <w:szCs w:val="24"/>
        </w:rPr>
        <w:t xml:space="preserve"> Российской Федерации от 6 апреля </w:t>
      </w:r>
      <w:smartTag w:uri="urn:schemas-microsoft-com:office:smarttags" w:element="metricconverter">
        <w:smartTagPr>
          <w:attr w:name="ProductID" w:val="2012 г"/>
        </w:smartTagPr>
        <w:r w:rsidRPr="001B393C">
          <w:rPr>
            <w:rFonts w:ascii="Times New Roman" w:hAnsi="Times New Roman" w:cs="Times New Roman"/>
            <w:sz w:val="24"/>
            <w:szCs w:val="24"/>
          </w:rPr>
          <w:t>2011 г</w:t>
        </w:r>
      </w:smartTag>
      <w:r w:rsidRPr="001B393C">
        <w:rPr>
          <w:rFonts w:ascii="Times New Roman" w:hAnsi="Times New Roman" w:cs="Times New Roman"/>
          <w:sz w:val="24"/>
          <w:szCs w:val="24"/>
        </w:rPr>
        <w:t>. N 63-ФЗ "Об электронной подписи";</w:t>
      </w:r>
    </w:p>
    <w:p w:rsidR="00053E77" w:rsidRPr="001B393C" w:rsidRDefault="00053E77" w:rsidP="00AA7692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 xml:space="preserve">- </w:t>
      </w:r>
      <w:hyperlink r:id="rId17" w:history="1">
        <w:r w:rsidRPr="001B393C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1B393C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Pr="001B393C">
          <w:rPr>
            <w:rFonts w:ascii="Times New Roman" w:hAnsi="Times New Roman" w:cs="Times New Roman"/>
            <w:sz w:val="24"/>
            <w:szCs w:val="24"/>
          </w:rPr>
          <w:t>2012 г</w:t>
        </w:r>
      </w:smartTag>
      <w:r w:rsidRPr="001B393C">
        <w:rPr>
          <w:rFonts w:ascii="Times New Roman" w:hAnsi="Times New Roman" w:cs="Times New Roman"/>
          <w:sz w:val="24"/>
          <w:szCs w:val="24"/>
        </w:rPr>
        <w:t>. N 601 "Об основных направлениях совершенствования системы государственного управления";</w:t>
      </w:r>
    </w:p>
    <w:p w:rsidR="00053E77" w:rsidRDefault="00053E77" w:rsidP="00AA769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 xml:space="preserve">    - </w:t>
      </w:r>
      <w:hyperlink r:id="rId18" w:history="1">
        <w:r w:rsidRPr="001B393C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1B393C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11 августа </w:t>
      </w:r>
      <w:smartTag w:uri="urn:schemas-microsoft-com:office:smarttags" w:element="metricconverter">
        <w:smartTagPr>
          <w:attr w:name="ProductID" w:val="2012 г"/>
        </w:smartTagPr>
        <w:r w:rsidRPr="001B393C">
          <w:rPr>
            <w:rFonts w:ascii="Times New Roman" w:hAnsi="Times New Roman" w:cs="Times New Roman"/>
            <w:sz w:val="24"/>
            <w:szCs w:val="24"/>
          </w:rPr>
          <w:t>2016 г</w:t>
        </w:r>
      </w:smartTag>
      <w:r w:rsidRPr="001B393C">
        <w:rPr>
          <w:rFonts w:ascii="Times New Roman" w:hAnsi="Times New Roman" w:cs="Times New Roman"/>
          <w:sz w:val="24"/>
          <w:szCs w:val="24"/>
        </w:rPr>
        <w:t>. N 403 "Об Основных направлениях развития государственной гражданской службы Российской Федерации на 2016 - 2018 годы";</w:t>
      </w:r>
    </w:p>
    <w:p w:rsidR="00053E77" w:rsidRPr="00C93533" w:rsidRDefault="00053E77" w:rsidP="00C93533">
      <w:pPr>
        <w:pStyle w:val="a0"/>
        <w:ind w:firstLine="360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C93533">
        <w:rPr>
          <w:lang w:val="ru-RU"/>
        </w:rPr>
        <w:t xml:space="preserve">- </w:t>
      </w:r>
      <w:r w:rsidRPr="00C93533">
        <w:rPr>
          <w:rFonts w:ascii="Times New Roman" w:hAnsi="Times New Roman"/>
          <w:sz w:val="24"/>
          <w:szCs w:val="24"/>
          <w:lang w:val="ru-RU"/>
        </w:rPr>
        <w:t xml:space="preserve">распоряжение ФНС России от 19 октября </w:t>
      </w:r>
      <w:smartTag w:uri="urn:schemas-microsoft-com:office:smarttags" w:element="metricconverter">
        <w:smartTagPr>
          <w:attr w:name="ProductID" w:val="2015 г"/>
        </w:smartTagPr>
        <w:r w:rsidRPr="00C93533">
          <w:rPr>
            <w:rFonts w:ascii="Times New Roman" w:hAnsi="Times New Roman"/>
            <w:sz w:val="24"/>
            <w:szCs w:val="24"/>
            <w:lang w:val="ru-RU"/>
          </w:rPr>
          <w:t>2015 г</w:t>
        </w:r>
      </w:smartTag>
      <w:r w:rsidRPr="00C93533">
        <w:rPr>
          <w:rFonts w:ascii="Times New Roman" w:hAnsi="Times New Roman"/>
          <w:sz w:val="24"/>
          <w:szCs w:val="24"/>
          <w:lang w:val="ru-RU"/>
        </w:rPr>
        <w:t>. № 202@</w:t>
      </w:r>
      <w:r w:rsidRPr="00C93533">
        <w:rPr>
          <w:rFonts w:ascii="Times New Roman" w:hAnsi="Times New Roman"/>
          <w:b/>
          <w:sz w:val="24"/>
          <w:szCs w:val="24"/>
          <w:lang w:val="ru-RU"/>
        </w:rPr>
        <w:t xml:space="preserve">  «</w:t>
      </w:r>
      <w:r w:rsidRPr="00C93533">
        <w:rPr>
          <w:rFonts w:ascii="Times New Roman" w:hAnsi="Times New Roman"/>
          <w:sz w:val="24"/>
          <w:szCs w:val="24"/>
          <w:lang w:val="ru-RU"/>
        </w:rPr>
        <w:t>Об утверждении Положения о группе по реализации Политики ФНС России в области качества предоставления государственных услуг и реализации государственных функций на 2015-2018 годы»;</w:t>
      </w:r>
    </w:p>
    <w:p w:rsidR="00053E77" w:rsidRPr="001B393C" w:rsidRDefault="00053E77" w:rsidP="00AA7692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 xml:space="preserve">- </w:t>
      </w:r>
      <w:hyperlink r:id="rId19" w:history="1">
        <w:r w:rsidRPr="001B393C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1B393C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12 г"/>
        </w:smartTagPr>
        <w:r w:rsidRPr="001B393C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1B393C">
        <w:rPr>
          <w:rFonts w:ascii="Times New Roman" w:hAnsi="Times New Roman" w:cs="Times New Roman"/>
          <w:sz w:val="24"/>
          <w:szCs w:val="24"/>
        </w:rPr>
        <w:t>. N 506 "Об утверждении Положения о Федеральной налоговой службе";</w:t>
      </w:r>
    </w:p>
    <w:p w:rsidR="00053E77" w:rsidRPr="00C93533" w:rsidRDefault="00053E77" w:rsidP="00AA769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 xml:space="preserve">     - </w:t>
      </w:r>
      <w:hyperlink r:id="rId20" w:history="1">
        <w:r w:rsidRPr="001B393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1B393C">
        <w:rPr>
          <w:rFonts w:ascii="Times New Roman" w:hAnsi="Times New Roman" w:cs="Times New Roman"/>
          <w:sz w:val="24"/>
          <w:szCs w:val="24"/>
        </w:rPr>
        <w:t xml:space="preserve"> Минфина России от 2 июля </w:t>
      </w:r>
      <w:smartTag w:uri="urn:schemas-microsoft-com:office:smarttags" w:element="metricconverter">
        <w:smartTagPr>
          <w:attr w:name="ProductID" w:val="2012 г"/>
        </w:smartTagPr>
        <w:r w:rsidRPr="001B393C">
          <w:rPr>
            <w:rFonts w:ascii="Times New Roman" w:hAnsi="Times New Roman" w:cs="Times New Roman"/>
            <w:sz w:val="24"/>
            <w:szCs w:val="24"/>
          </w:rPr>
          <w:t>2012 г</w:t>
        </w:r>
      </w:smartTag>
      <w:r w:rsidRPr="001B393C">
        <w:rPr>
          <w:rFonts w:ascii="Times New Roman" w:hAnsi="Times New Roman" w:cs="Times New Roman"/>
          <w:sz w:val="24"/>
          <w:szCs w:val="24"/>
        </w:rPr>
        <w:t xml:space="preserve">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</w:t>
      </w:r>
      <w:r w:rsidRPr="00C93533">
        <w:rPr>
          <w:rFonts w:ascii="Times New Roman" w:hAnsi="Times New Roman" w:cs="Times New Roman"/>
          <w:sz w:val="24"/>
          <w:szCs w:val="24"/>
        </w:rPr>
        <w:t>также по приему н</w:t>
      </w:r>
      <w:r>
        <w:rPr>
          <w:rFonts w:ascii="Times New Roman" w:hAnsi="Times New Roman" w:cs="Times New Roman"/>
          <w:sz w:val="24"/>
          <w:szCs w:val="24"/>
        </w:rPr>
        <w:t>алоговых деклараций (расчетов)";</w:t>
      </w:r>
    </w:p>
    <w:p w:rsidR="00053E77" w:rsidRPr="00C93533" w:rsidRDefault="00053E77" w:rsidP="00C93533">
      <w:pPr>
        <w:pStyle w:val="a0"/>
        <w:ind w:firstLine="360"/>
        <w:jc w:val="both"/>
        <w:rPr>
          <w:rFonts w:ascii="Times New Roman" w:hAnsi="Times New Roman"/>
          <w:sz w:val="24"/>
          <w:szCs w:val="24"/>
          <w:lang w:val="ru-RU"/>
        </w:rPr>
      </w:pPr>
      <w:r w:rsidRPr="00C93533">
        <w:rPr>
          <w:rFonts w:ascii="Times New Roman" w:hAnsi="Times New Roman"/>
          <w:lang w:val="ru-RU"/>
        </w:rPr>
        <w:t xml:space="preserve">- </w:t>
      </w:r>
      <w:r w:rsidRPr="00C93533">
        <w:rPr>
          <w:rFonts w:ascii="Times New Roman" w:hAnsi="Times New Roman"/>
          <w:sz w:val="24"/>
          <w:szCs w:val="24"/>
          <w:lang w:val="ru-RU"/>
        </w:rPr>
        <w:t xml:space="preserve">постановление Правительства Российской Федерации от 10 апреля </w:t>
      </w:r>
      <w:smartTag w:uri="urn:schemas-microsoft-com:office:smarttags" w:element="metricconverter">
        <w:smartTagPr>
          <w:attr w:name="ProductID" w:val="2014 г"/>
        </w:smartTagPr>
        <w:r w:rsidRPr="00C93533">
          <w:rPr>
            <w:rFonts w:ascii="Times New Roman" w:hAnsi="Times New Roman"/>
            <w:sz w:val="24"/>
            <w:szCs w:val="24"/>
            <w:lang w:val="ru-RU"/>
          </w:rPr>
          <w:t>2014 г</w:t>
        </w:r>
      </w:smartTag>
      <w:r w:rsidRPr="00C93533">
        <w:rPr>
          <w:rFonts w:ascii="Times New Roman" w:hAnsi="Times New Roman"/>
          <w:sz w:val="24"/>
          <w:szCs w:val="24"/>
          <w:lang w:val="ru-RU"/>
        </w:rPr>
        <w:t>. №</w:t>
      </w:r>
      <w:r w:rsidRPr="00C93533">
        <w:rPr>
          <w:rFonts w:ascii="Times New Roman" w:hAnsi="Times New Roman"/>
          <w:sz w:val="24"/>
          <w:szCs w:val="24"/>
        </w:rPr>
        <w:t> </w:t>
      </w:r>
      <w:r w:rsidRPr="00C93533">
        <w:rPr>
          <w:rFonts w:ascii="Times New Roman" w:hAnsi="Times New Roman"/>
          <w:sz w:val="24"/>
          <w:szCs w:val="24"/>
          <w:lang w:val="ru-RU"/>
        </w:rPr>
        <w:t>570-р «</w:t>
      </w:r>
      <w:r w:rsidRPr="00C93533">
        <w:rPr>
          <w:rFonts w:ascii="Times New Roman" w:eastAsia="Times New Roman" w:hAnsi="Times New Roman"/>
          <w:sz w:val="24"/>
          <w:szCs w:val="24"/>
          <w:lang w:val="ru-RU"/>
        </w:rPr>
        <w:t>Об утверждении перечней показателей оценки эффективности деятельности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</w:t>
      </w:r>
      <w:r w:rsidRPr="00C93533">
        <w:rPr>
          <w:rFonts w:ascii="Times New Roman" w:hAnsi="Times New Roman"/>
          <w:sz w:val="24"/>
          <w:szCs w:val="24"/>
          <w:lang w:val="ru-RU"/>
        </w:rPr>
        <w:t>»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:rsidR="00053E77" w:rsidRPr="001B393C" w:rsidRDefault="00053E77" w:rsidP="00786260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 xml:space="preserve">- </w:t>
      </w:r>
      <w:hyperlink r:id="rId21" w:history="1">
        <w:r w:rsidRPr="001B393C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1B393C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27 сентября </w:t>
      </w:r>
      <w:smartTag w:uri="urn:schemas-microsoft-com:office:smarttags" w:element="metricconverter">
        <w:smartTagPr>
          <w:attr w:name="ProductID" w:val="2012 г"/>
        </w:smartTagPr>
        <w:r w:rsidRPr="001B393C">
          <w:rPr>
            <w:rFonts w:ascii="Times New Roman" w:hAnsi="Times New Roman" w:cs="Times New Roman"/>
            <w:sz w:val="24"/>
            <w:szCs w:val="24"/>
          </w:rPr>
          <w:t>2011 г</w:t>
        </w:r>
      </w:smartTag>
      <w:r w:rsidRPr="001B393C">
        <w:rPr>
          <w:rFonts w:ascii="Times New Roman" w:hAnsi="Times New Roman" w:cs="Times New Roman"/>
          <w:sz w:val="24"/>
          <w:szCs w:val="24"/>
        </w:rPr>
        <w:t>. N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</w:t>
      </w:r>
    </w:p>
    <w:p w:rsidR="00053E77" w:rsidRPr="001B393C" w:rsidRDefault="00053E77" w:rsidP="00786260">
      <w:pPr>
        <w:jc w:val="both"/>
      </w:pPr>
      <w:r w:rsidRPr="001B393C">
        <w:t xml:space="preserve">      - </w:t>
      </w:r>
      <w:hyperlink r:id="rId22" w:history="1">
        <w:r w:rsidRPr="001B393C">
          <w:t>постановление</w:t>
        </w:r>
      </w:hyperlink>
      <w:r w:rsidRPr="001B393C">
        <w:t xml:space="preserve"> Правительства Российской Федерации от 22 декабря 2012 г. N 1376 "Об утверждении правил организации деятельности многофункциональных центров предоставления государственных и муниципальных услуг";</w:t>
      </w:r>
    </w:p>
    <w:p w:rsidR="00053E77" w:rsidRPr="00C93533" w:rsidRDefault="00053E77" w:rsidP="00C93533">
      <w:pPr>
        <w:ind w:firstLine="360"/>
        <w:jc w:val="both"/>
      </w:pPr>
      <w:r w:rsidRPr="00C93533">
        <w:t xml:space="preserve"> - </w:t>
      </w:r>
      <w:hyperlink r:id="rId23" w:history="1">
        <w:r w:rsidRPr="00C93533">
          <w:t>постановление</w:t>
        </w:r>
      </w:hyperlink>
      <w:r w:rsidRPr="00C93533">
        <w:t xml:space="preserve">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обязанностей";</w:t>
      </w:r>
    </w:p>
    <w:p w:rsidR="00053E77" w:rsidRPr="00C93533" w:rsidRDefault="00053E77" w:rsidP="00C93533">
      <w:pPr>
        <w:ind w:firstLine="360"/>
        <w:jc w:val="both"/>
        <w:rPr>
          <w:bCs/>
        </w:rPr>
      </w:pPr>
      <w:r w:rsidRPr="00C93533">
        <w:rPr>
          <w:bCs/>
        </w:rPr>
        <w:t>- приказ Минэкономразвития России от 20 апреля 2015 г. № 245  «Об утверждении Методических рекомендаций по организации работы федеральных органов исполнительной власти и органов государственных внебюджетных фондов с отзывами граждан по оценке качества государственных услуг, размещёнными в электронном виде на специализированном сайте («Ваш контроль») в информационно-телекоммуникационной сети «Интернет»;</w:t>
      </w:r>
    </w:p>
    <w:p w:rsidR="00053E77" w:rsidRPr="00C93533" w:rsidRDefault="00053E77" w:rsidP="00C93533">
      <w:pPr>
        <w:pStyle w:val="a0"/>
        <w:ind w:firstLine="360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C93533">
        <w:rPr>
          <w:rFonts w:ascii="Times New Roman" w:hAnsi="Times New Roman"/>
          <w:sz w:val="24"/>
          <w:szCs w:val="24"/>
          <w:lang w:val="ru-RU"/>
        </w:rPr>
        <w:t>- приказ Минэкономразвития России от 3 июля 2015 г. № 435              «Об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отделений)»;</w:t>
      </w:r>
    </w:p>
    <w:p w:rsidR="00053E77" w:rsidRPr="00C93533" w:rsidRDefault="00053E77" w:rsidP="00C93533">
      <w:pPr>
        <w:ind w:firstLine="360"/>
        <w:jc w:val="both"/>
      </w:pPr>
      <w:r w:rsidRPr="00C93533">
        <w:t xml:space="preserve">- </w:t>
      </w:r>
      <w:r w:rsidRPr="00C93533">
        <w:rPr>
          <w:bCs/>
        </w:rPr>
        <w:t>приказ</w:t>
      </w:r>
      <w:r w:rsidRPr="00C93533">
        <w:t xml:space="preserve"> ФНС России от 31 августа 2015 г. № ММВ-7-17/371@ «Об утверждении и реализации Политики ФНС России в области качества предоставления государственных услуг и реализации государственных функций на 2015-2018 годы»;</w:t>
      </w:r>
    </w:p>
    <w:p w:rsidR="00053E77" w:rsidRPr="001B393C" w:rsidRDefault="00053E77" w:rsidP="00C93533">
      <w:pPr>
        <w:ind w:firstLine="360"/>
        <w:jc w:val="both"/>
      </w:pPr>
      <w:r w:rsidRPr="00C93533">
        <w:t>- приказ ФНС России от 29 декабря 2015 г. № ММВ-7-17/610@                «Об утверждении Регламента осуществления мониторинга обращений, отзывов, комментариев налогоплательщиков (обратная связь), полученных при оценке качества государственных услуг, оказываемых ФНС России».</w:t>
      </w:r>
    </w:p>
    <w:p w:rsidR="00053E77" w:rsidRPr="001B393C" w:rsidRDefault="00053E77" w:rsidP="00113B3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53E77" w:rsidRPr="001B393C" w:rsidRDefault="00053E7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6.4.2. Иные профессиональные знания:</w:t>
      </w:r>
    </w:p>
    <w:p w:rsidR="00053E77" w:rsidRPr="001B393C" w:rsidRDefault="00053E77" w:rsidP="00E403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основы экономики, финансов и кредита, бухгалтерского и налогового учета;</w:t>
      </w:r>
    </w:p>
    <w:p w:rsidR="00053E77" w:rsidRPr="001B393C" w:rsidRDefault="00053E77" w:rsidP="00E403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основы налогообложения;</w:t>
      </w:r>
    </w:p>
    <w:p w:rsidR="00053E77" w:rsidRPr="001B393C" w:rsidRDefault="00053E77" w:rsidP="00E403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основы финансовых и кредитных отношений;</w:t>
      </w:r>
    </w:p>
    <w:p w:rsidR="00053E77" w:rsidRPr="001B393C" w:rsidRDefault="00053E77" w:rsidP="00E403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 общие положения о налоговом контроле;</w:t>
      </w:r>
    </w:p>
    <w:p w:rsidR="00053E77" w:rsidRPr="001B393C" w:rsidRDefault="00053E77" w:rsidP="00E403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 принципы формирования бюджетной системы Российской Федерации;</w:t>
      </w:r>
    </w:p>
    <w:p w:rsidR="00053E77" w:rsidRPr="001B393C" w:rsidRDefault="00053E77" w:rsidP="00E403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 принципы формирования налоговой системы Российской Федерации;</w:t>
      </w:r>
    </w:p>
    <w:p w:rsidR="00053E77" w:rsidRPr="003F34A3" w:rsidRDefault="00053E77" w:rsidP="00E403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 xml:space="preserve">- порядок </w:t>
      </w:r>
      <w:r w:rsidRPr="003F34A3">
        <w:rPr>
          <w:rFonts w:ascii="Times New Roman" w:hAnsi="Times New Roman" w:cs="Times New Roman"/>
          <w:sz w:val="24"/>
          <w:szCs w:val="24"/>
        </w:rPr>
        <w:t>проведения мероприятий налогового контроля;</w:t>
      </w:r>
    </w:p>
    <w:p w:rsidR="00053E77" w:rsidRPr="003F34A3" w:rsidRDefault="00053E77" w:rsidP="00E403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F34A3">
        <w:rPr>
          <w:rFonts w:ascii="Times New Roman" w:hAnsi="Times New Roman" w:cs="Times New Roman"/>
          <w:sz w:val="24"/>
          <w:szCs w:val="24"/>
        </w:rPr>
        <w:t>- принципы налогового администрирования.</w:t>
      </w:r>
    </w:p>
    <w:p w:rsidR="00053E77" w:rsidRPr="003F34A3" w:rsidRDefault="00053E77" w:rsidP="00E403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F34A3">
        <w:rPr>
          <w:rFonts w:ascii="Times New Roman" w:hAnsi="Times New Roman" w:cs="Times New Roman"/>
          <w:sz w:val="24"/>
          <w:szCs w:val="24"/>
        </w:rPr>
        <w:t xml:space="preserve"> - государственные услуги ФНС России;</w:t>
      </w:r>
    </w:p>
    <w:p w:rsidR="00053E77" w:rsidRPr="003F34A3" w:rsidRDefault="00053E77" w:rsidP="003F34A3">
      <w:pPr>
        <w:pStyle w:val="a2"/>
        <w:tabs>
          <w:tab w:val="left" w:pos="625"/>
        </w:tabs>
        <w:ind w:left="0"/>
        <w:rPr>
          <w:szCs w:val="24"/>
          <w:lang w:val="ru-RU"/>
        </w:rPr>
      </w:pPr>
      <w:r w:rsidRPr="003F34A3">
        <w:rPr>
          <w:szCs w:val="24"/>
          <w:lang w:val="ru-RU"/>
        </w:rPr>
        <w:t>- порядок проведения совместной сверки расчётов;</w:t>
      </w:r>
    </w:p>
    <w:p w:rsidR="00053E77" w:rsidRPr="003F34A3" w:rsidRDefault="00053E77" w:rsidP="00E403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F34A3">
        <w:rPr>
          <w:rFonts w:ascii="Times New Roman" w:hAnsi="Times New Roman" w:cs="Times New Roman"/>
          <w:sz w:val="24"/>
          <w:szCs w:val="24"/>
        </w:rPr>
        <w:t xml:space="preserve"> - критерии качества предоставления государственных услуг ФНС России;</w:t>
      </w:r>
    </w:p>
    <w:p w:rsidR="00053E77" w:rsidRPr="001B393C" w:rsidRDefault="00053E77" w:rsidP="00E403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F34A3">
        <w:rPr>
          <w:rFonts w:ascii="Times New Roman" w:hAnsi="Times New Roman" w:cs="Times New Roman"/>
          <w:sz w:val="24"/>
          <w:szCs w:val="24"/>
        </w:rPr>
        <w:t>-</w:t>
      </w:r>
      <w:r w:rsidRPr="001B393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1B393C">
        <w:rPr>
          <w:rFonts w:ascii="Times New Roman" w:hAnsi="Times New Roman" w:cs="Times New Roman"/>
          <w:sz w:val="24"/>
          <w:szCs w:val="24"/>
        </w:rPr>
        <w:t xml:space="preserve"> 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</w:p>
    <w:p w:rsidR="00053E77" w:rsidRPr="001B393C" w:rsidRDefault="00053E77" w:rsidP="00E403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</w:t>
      </w:r>
    </w:p>
    <w:p w:rsidR="00053E77" w:rsidRPr="001B393C" w:rsidRDefault="00053E77" w:rsidP="00E403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порядок приема налоговых деклараций (расчетов);</w:t>
      </w:r>
    </w:p>
    <w:p w:rsidR="00053E77" w:rsidRPr="001B393C" w:rsidRDefault="00053E77" w:rsidP="00E4036E">
      <w:r w:rsidRPr="001B393C">
        <w:t>- порядок организации взаимодействия с МФЦ;</w:t>
      </w:r>
    </w:p>
    <w:p w:rsidR="00053E77" w:rsidRPr="001B393C" w:rsidRDefault="00053E77" w:rsidP="00E4036E">
      <w:pPr>
        <w:pStyle w:val="BodyText"/>
        <w:spacing w:after="0"/>
        <w:jc w:val="both"/>
      </w:pPr>
    </w:p>
    <w:p w:rsidR="00053E77" w:rsidRPr="001B393C" w:rsidRDefault="00053E77" w:rsidP="00E4036E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6.5. Наличие функциональных знаний:</w:t>
      </w:r>
    </w:p>
    <w:p w:rsidR="00053E77" w:rsidRPr="001B393C" w:rsidRDefault="00053E77" w:rsidP="001128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принципы предоставления государственных услуг;</w:t>
      </w:r>
    </w:p>
    <w:p w:rsidR="00053E77" w:rsidRPr="001B393C" w:rsidRDefault="00053E77" w:rsidP="001128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требования к предоставлению государственных услуг;</w:t>
      </w:r>
    </w:p>
    <w:p w:rsidR="00053E77" w:rsidRPr="001B393C" w:rsidRDefault="00053E77" w:rsidP="001128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053E77" w:rsidRPr="001B393C" w:rsidRDefault="00053E77" w:rsidP="001128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порядок предоставления государственных услуг в электронной форме;</w:t>
      </w:r>
    </w:p>
    <w:p w:rsidR="00053E77" w:rsidRPr="001B393C" w:rsidRDefault="00053E77" w:rsidP="001128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понятие и принципы функционирования, назначение портала государственных услуг;</w:t>
      </w:r>
    </w:p>
    <w:p w:rsidR="00053E77" w:rsidRPr="001B393C" w:rsidRDefault="00053E77" w:rsidP="001128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права заявителей при получении государственных услуг;</w:t>
      </w:r>
    </w:p>
    <w:p w:rsidR="00053E77" w:rsidRPr="001B393C" w:rsidRDefault="00053E77" w:rsidP="001128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обязанности государственных органов, предоставляющих государственные услуги;</w:t>
      </w:r>
    </w:p>
    <w:p w:rsidR="00053E77" w:rsidRPr="001B393C" w:rsidRDefault="00053E77" w:rsidP="001128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 xml:space="preserve">- стандарт предоставления государственной услуги: требования и порядок разработки; </w:t>
      </w:r>
    </w:p>
    <w:p w:rsidR="00053E77" w:rsidRPr="001B393C" w:rsidRDefault="00053E77" w:rsidP="008C2D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основы секретного делопроизводства и порядок работы со служебной информацией и сведениями, составляющими государственную тайну.</w:t>
      </w:r>
    </w:p>
    <w:p w:rsidR="00053E77" w:rsidRPr="001B393C" w:rsidRDefault="00053E77" w:rsidP="0011283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6.6. Наличие базовых умений:</w:t>
      </w:r>
    </w:p>
    <w:p w:rsidR="00053E77" w:rsidRPr="001B393C" w:rsidRDefault="00053E77" w:rsidP="0064690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053E77" w:rsidRPr="001B393C" w:rsidRDefault="00053E77" w:rsidP="0064690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053E77" w:rsidRPr="001B393C" w:rsidRDefault="00053E77" w:rsidP="0064690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053E77" w:rsidRPr="001B393C" w:rsidRDefault="00053E77" w:rsidP="0064690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053E77" w:rsidRDefault="00053E7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</w:p>
    <w:p w:rsidR="00053E77" w:rsidRPr="00482B0E" w:rsidRDefault="00053E77" w:rsidP="00482B0E">
      <w:pPr>
        <w:tabs>
          <w:tab w:val="left" w:pos="9033"/>
        </w:tabs>
        <w:ind w:firstLine="540"/>
      </w:pPr>
      <w:r w:rsidRPr="00482B0E">
        <w:t>- навыки делового письма, делового общения;</w:t>
      </w:r>
    </w:p>
    <w:p w:rsidR="00053E77" w:rsidRPr="00482B0E" w:rsidRDefault="00053E77" w:rsidP="00482B0E">
      <w:pPr>
        <w:tabs>
          <w:tab w:val="left" w:pos="9033"/>
        </w:tabs>
        <w:ind w:firstLine="540"/>
        <w:jc w:val="both"/>
      </w:pPr>
      <w:r w:rsidRPr="00482B0E">
        <w:t>- 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России;</w:t>
      </w:r>
    </w:p>
    <w:p w:rsidR="00053E77" w:rsidRPr="00482B0E" w:rsidRDefault="00053E77" w:rsidP="00482B0E">
      <w:pPr>
        <w:tabs>
          <w:tab w:val="left" w:pos="9033"/>
        </w:tabs>
        <w:ind w:firstLine="540"/>
        <w:jc w:val="both"/>
      </w:pPr>
      <w:r w:rsidRPr="00482B0E">
        <w:t>- 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 навыки владения компьютерной и другой оргтехникой, а также необходимым программным обеспечением;</w:t>
      </w:r>
    </w:p>
    <w:p w:rsidR="00053E77" w:rsidRPr="00482B0E" w:rsidRDefault="00053E77" w:rsidP="00482B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2B0E">
        <w:rPr>
          <w:rFonts w:ascii="Times New Roman" w:hAnsi="Times New Roman" w:cs="Times New Roman"/>
          <w:sz w:val="24"/>
          <w:szCs w:val="24"/>
        </w:rPr>
        <w:t>- квалифицированное планирование и организация рабочих процессов</w:t>
      </w:r>
    </w:p>
    <w:p w:rsidR="00053E77" w:rsidRPr="001B393C" w:rsidRDefault="00053E77" w:rsidP="006564F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393C">
        <w:rPr>
          <w:rFonts w:ascii="Times New Roman" w:hAnsi="Times New Roman" w:cs="Times New Roman"/>
          <w:sz w:val="24"/>
          <w:szCs w:val="24"/>
        </w:rPr>
        <w:t>проведение сверки расчетов по налогам, сборам, пеням, штрафам, процентам совместно с налогоплательщиками;</w:t>
      </w:r>
    </w:p>
    <w:p w:rsidR="00053E77" w:rsidRPr="001B393C" w:rsidRDefault="00053E77" w:rsidP="006564F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консультирование налогоплательщиков по вопросам налогового законодательства;</w:t>
      </w:r>
    </w:p>
    <w:p w:rsidR="00053E77" w:rsidRPr="001B393C" w:rsidRDefault="00053E77" w:rsidP="006564F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подключение к интерактивному сервису ФНС России «Личный кабинет налогоплательщика для физических лиц»;</w:t>
      </w:r>
    </w:p>
    <w:p w:rsidR="00053E77" w:rsidRPr="001B393C" w:rsidRDefault="00053E77" w:rsidP="006564F6">
      <w:pPr>
        <w:pStyle w:val="ConsPlusNormal"/>
        <w:ind w:firstLine="53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информирование налогоплательщиков об электронных сервисах ФНС России и Портале государственных услуг.</w:t>
      </w:r>
    </w:p>
    <w:p w:rsidR="00053E77" w:rsidRPr="001B393C" w:rsidRDefault="00053E7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6.8. Наличие функциональных умений:</w:t>
      </w:r>
    </w:p>
    <w:p w:rsidR="00053E77" w:rsidRPr="001B393C" w:rsidRDefault="00053E77" w:rsidP="008C2D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прием и согласование документации, заявок, заявлений;</w:t>
      </w:r>
    </w:p>
    <w:p w:rsidR="00053E77" w:rsidRPr="001B393C" w:rsidRDefault="00053E77" w:rsidP="008C2D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предоставление информации из баз данных, выдача справок, документов, разъяснений и сведений;</w:t>
      </w:r>
    </w:p>
    <w:p w:rsidR="00053E77" w:rsidRPr="001B393C" w:rsidRDefault="00053E77" w:rsidP="008C2D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рассмотрение запросов;</w:t>
      </w:r>
    </w:p>
    <w:p w:rsidR="00053E77" w:rsidRPr="001B393C" w:rsidRDefault="00053E77" w:rsidP="008C2D57">
      <w:pPr>
        <w:pStyle w:val="ConsPlusNormal"/>
        <w:tabs>
          <w:tab w:val="left" w:pos="56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проведение консультаций;</w:t>
      </w:r>
      <w:r w:rsidRPr="001B393C">
        <w:rPr>
          <w:rFonts w:ascii="Times New Roman" w:hAnsi="Times New Roman" w:cs="Times New Roman"/>
          <w:sz w:val="24"/>
          <w:szCs w:val="24"/>
        </w:rPr>
        <w:tab/>
      </w:r>
    </w:p>
    <w:p w:rsidR="00053E77" w:rsidRPr="001B393C" w:rsidRDefault="00053E77" w:rsidP="008C2D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выдача документов по результатам предоставления государственной услуги.</w:t>
      </w:r>
    </w:p>
    <w:p w:rsidR="00053E77" w:rsidRPr="001B393C" w:rsidRDefault="00053E7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53E77" w:rsidRPr="001B393C" w:rsidRDefault="00053E7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053E77" w:rsidRPr="001B393C" w:rsidRDefault="00053E7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53E77" w:rsidRPr="001B393C" w:rsidRDefault="00053E7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24" w:history="1">
        <w:r w:rsidRPr="001B393C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1B393C">
        <w:rPr>
          <w:rFonts w:ascii="Times New Roman" w:hAnsi="Times New Roman" w:cs="Times New Roman"/>
          <w:sz w:val="24"/>
          <w:szCs w:val="24"/>
        </w:rPr>
        <w:t xml:space="preserve">, </w:t>
      </w:r>
      <w:hyperlink r:id="rId25" w:history="1">
        <w:r w:rsidRPr="001B393C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1B393C">
        <w:rPr>
          <w:rFonts w:ascii="Times New Roman" w:hAnsi="Times New Roman" w:cs="Times New Roman"/>
          <w:sz w:val="24"/>
          <w:szCs w:val="24"/>
        </w:rPr>
        <w:t xml:space="preserve">, </w:t>
      </w:r>
      <w:hyperlink r:id="rId26" w:history="1">
        <w:r w:rsidRPr="001B393C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1B393C">
        <w:rPr>
          <w:rFonts w:ascii="Times New Roman" w:hAnsi="Times New Roman" w:cs="Times New Roman"/>
          <w:sz w:val="24"/>
          <w:szCs w:val="24"/>
        </w:rPr>
        <w:t xml:space="preserve">, </w:t>
      </w:r>
      <w:hyperlink r:id="rId27" w:history="1">
        <w:r w:rsidRPr="001B393C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1B393C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053E77" w:rsidRPr="001B393C" w:rsidRDefault="00053E7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отдел работы с налогоплательщиками Инспекции ФНС России по Первомайскому району г.Владивостока, государственный налоговый инспектор обязан: </w:t>
      </w:r>
    </w:p>
    <w:p w:rsidR="00053E77" w:rsidRPr="001B393C" w:rsidRDefault="00053E77" w:rsidP="00C91674">
      <w:pPr>
        <w:pStyle w:val="ConsNormal"/>
        <w:widowControl/>
        <w:ind w:left="36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реализовывать в пределах своей компетенции права и обязанности налоговых органов;</w:t>
      </w:r>
    </w:p>
    <w:p w:rsidR="00053E77" w:rsidRPr="001B393C" w:rsidRDefault="00053E77" w:rsidP="00C91674">
      <w:pPr>
        <w:pStyle w:val="ConsNormal"/>
        <w:widowControl/>
        <w:ind w:left="36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своевременно формировать налогоплательщикам по их запросам справок и иных документов по вопросам, относящимся к компетенции налоговых органов;</w:t>
      </w:r>
    </w:p>
    <w:p w:rsidR="00053E77" w:rsidRPr="001B393C" w:rsidRDefault="00053E77" w:rsidP="00C91674">
      <w:pPr>
        <w:ind w:left="360"/>
        <w:jc w:val="both"/>
      </w:pPr>
      <w:r w:rsidRPr="001B393C">
        <w:t>- информировать налогоплательщиков о состоянии их расчетов с бюджетной системой РФ;</w:t>
      </w:r>
    </w:p>
    <w:p w:rsidR="00053E77" w:rsidRPr="001B393C" w:rsidRDefault="00053E77" w:rsidP="00C91674">
      <w:pPr>
        <w:pStyle w:val="BodyText"/>
        <w:spacing w:after="0"/>
        <w:ind w:left="360"/>
        <w:jc w:val="both"/>
      </w:pPr>
      <w:r w:rsidRPr="001B393C">
        <w:t>- своевременно проводить прием и регистрацию представленных налоговых  деклараций и иных документов, служащих основанием для исчисления и уплаты налогов;</w:t>
      </w:r>
    </w:p>
    <w:p w:rsidR="00053E77" w:rsidRPr="001B393C" w:rsidRDefault="00053E77" w:rsidP="00C91674">
      <w:pPr>
        <w:pStyle w:val="BodyText"/>
        <w:spacing w:after="0"/>
        <w:ind w:left="360"/>
        <w:jc w:val="both"/>
      </w:pPr>
      <w:r w:rsidRPr="001B393C">
        <w:t>- подготавливать ответы по установленным законодательствам срокам исполнения на письменные запросы налогоплательщиков;</w:t>
      </w:r>
    </w:p>
    <w:p w:rsidR="00053E77" w:rsidRPr="001B393C" w:rsidRDefault="00053E77" w:rsidP="00C91674">
      <w:pPr>
        <w:pStyle w:val="BodyText"/>
        <w:spacing w:after="0"/>
        <w:ind w:left="360"/>
        <w:jc w:val="both"/>
      </w:pPr>
      <w:r w:rsidRPr="001B393C">
        <w:t xml:space="preserve">- формирование квитанций физическим лицам имеющим задолженность по налогам (налог на имущество, транспортный налог и земельный налог) обратившимся в инспекцию лично; </w:t>
      </w:r>
    </w:p>
    <w:p w:rsidR="00053E77" w:rsidRPr="001B393C" w:rsidRDefault="00053E77" w:rsidP="00C91674">
      <w:pPr>
        <w:pStyle w:val="BodyTextIndent3"/>
        <w:spacing w:after="0"/>
        <w:ind w:left="360"/>
        <w:jc w:val="both"/>
        <w:rPr>
          <w:sz w:val="24"/>
          <w:szCs w:val="24"/>
        </w:rPr>
      </w:pPr>
      <w:r w:rsidRPr="001B393C">
        <w:rPr>
          <w:sz w:val="24"/>
          <w:szCs w:val="24"/>
        </w:rPr>
        <w:t>- информирование налогоплательщиков по телефону;</w:t>
      </w:r>
    </w:p>
    <w:p w:rsidR="00053E77" w:rsidRPr="001B393C" w:rsidRDefault="00053E77" w:rsidP="00C91674">
      <w:pPr>
        <w:pStyle w:val="BodyTextIndent3"/>
        <w:spacing w:after="0"/>
        <w:ind w:left="360"/>
        <w:jc w:val="both"/>
        <w:rPr>
          <w:sz w:val="24"/>
          <w:szCs w:val="24"/>
        </w:rPr>
      </w:pPr>
      <w:r w:rsidRPr="001B393C">
        <w:rPr>
          <w:sz w:val="24"/>
          <w:szCs w:val="24"/>
        </w:rPr>
        <w:t>- прием заявлений от налогоплательщиков на представление актов сверок, справок об исполнении обязанности налогоплательщиком обязанности по уплате налогов, сборов, страховых взносов, пеней и налоговых санкций и справок о состоянии расчетов по налогам, сборам, взносам;</w:t>
      </w:r>
    </w:p>
    <w:p w:rsidR="00053E77" w:rsidRPr="001B393C" w:rsidRDefault="00053E77" w:rsidP="00C91674">
      <w:pPr>
        <w:pStyle w:val="BodyTextIndent3"/>
        <w:spacing w:after="0"/>
        <w:ind w:left="360"/>
        <w:jc w:val="both"/>
        <w:rPr>
          <w:sz w:val="24"/>
          <w:szCs w:val="24"/>
        </w:rPr>
      </w:pPr>
      <w:r w:rsidRPr="001B393C">
        <w:rPr>
          <w:sz w:val="24"/>
          <w:szCs w:val="24"/>
        </w:rPr>
        <w:t>- прием и регистрация уведомлений о переходе на упрощенную систему налогообложения (на систему налогообложения для сельскохозяйственных товаропроизводителей), заявлений на получение патентов;</w:t>
      </w:r>
    </w:p>
    <w:p w:rsidR="00053E77" w:rsidRPr="001B393C" w:rsidRDefault="00053E77" w:rsidP="00C91674">
      <w:pPr>
        <w:pStyle w:val="BodyTextIndent3"/>
        <w:spacing w:after="0"/>
        <w:ind w:left="360"/>
        <w:jc w:val="both"/>
        <w:rPr>
          <w:sz w:val="24"/>
          <w:szCs w:val="24"/>
        </w:rPr>
      </w:pPr>
      <w:r w:rsidRPr="001B393C">
        <w:rPr>
          <w:sz w:val="24"/>
          <w:szCs w:val="24"/>
        </w:rPr>
        <w:t>- прием сведений о доходах физических лиц по налогу на доходы физических лиц от налоговых агентов и их обработка;</w:t>
      </w:r>
    </w:p>
    <w:p w:rsidR="00053E77" w:rsidRPr="001B393C" w:rsidRDefault="00053E77" w:rsidP="00C91674">
      <w:pPr>
        <w:pStyle w:val="BodyText"/>
        <w:spacing w:after="0"/>
        <w:ind w:left="360"/>
        <w:jc w:val="both"/>
      </w:pPr>
      <w:r w:rsidRPr="001B393C">
        <w:t>- информировать налогоплательщиков для правильного оформления платежных документов и зачисления их на бюджетные счета налоговых платежей;</w:t>
      </w:r>
    </w:p>
    <w:p w:rsidR="00053E77" w:rsidRPr="001B393C" w:rsidRDefault="00053E77" w:rsidP="00C91674">
      <w:pPr>
        <w:pStyle w:val="BodyText"/>
        <w:spacing w:after="0"/>
        <w:ind w:left="360"/>
        <w:jc w:val="both"/>
      </w:pPr>
      <w:r w:rsidRPr="001B393C">
        <w:t>- привлекать налогоплательщиков к предоставлению налоговой отчетности по телекоммуникационным каналам связи;</w:t>
      </w:r>
    </w:p>
    <w:p w:rsidR="00053E77" w:rsidRPr="001B393C" w:rsidRDefault="00053E77" w:rsidP="00C91674">
      <w:pPr>
        <w:pStyle w:val="BodyText"/>
        <w:spacing w:after="0"/>
        <w:ind w:left="360"/>
        <w:jc w:val="both"/>
      </w:pPr>
      <w:r w:rsidRPr="001B393C">
        <w:t>- популяризовать возможности и порядок работы с интерактивными сервисами ФНС России;</w:t>
      </w:r>
    </w:p>
    <w:p w:rsidR="00053E77" w:rsidRPr="001B393C" w:rsidRDefault="00053E77" w:rsidP="00C91674">
      <w:pPr>
        <w:pStyle w:val="BodyText"/>
        <w:spacing w:after="0"/>
        <w:ind w:left="360"/>
        <w:jc w:val="both"/>
      </w:pPr>
      <w:r w:rsidRPr="001B393C">
        <w:t>- взаимодействовать с отделами инспекции с целью привлечения специалистов для участия в информировании налогоплательщиков;</w:t>
      </w:r>
    </w:p>
    <w:p w:rsidR="00053E77" w:rsidRPr="001B393C" w:rsidRDefault="00053E77" w:rsidP="00C91674">
      <w:pPr>
        <w:pStyle w:val="BodyText"/>
        <w:spacing w:after="0"/>
        <w:ind w:left="360"/>
        <w:jc w:val="both"/>
      </w:pPr>
      <w:r w:rsidRPr="001B393C">
        <w:t>- взаимодействовать с филиалом ФКУ «Налог-сервис» ФНС России;</w:t>
      </w:r>
    </w:p>
    <w:p w:rsidR="00053E77" w:rsidRPr="001B393C" w:rsidRDefault="00053E77" w:rsidP="00C91674">
      <w:pPr>
        <w:pStyle w:val="BodyText"/>
        <w:spacing w:after="0"/>
        <w:ind w:left="360"/>
        <w:jc w:val="both"/>
      </w:pPr>
      <w:r w:rsidRPr="001B393C">
        <w:t xml:space="preserve">- проводить самоконтроль с использованием «Библиотеки шаблонов </w:t>
      </w:r>
      <w:r w:rsidRPr="001B393C">
        <w:rPr>
          <w:lang w:val="en-US"/>
        </w:rPr>
        <w:t>QBE</w:t>
      </w:r>
      <w:r w:rsidRPr="001B393C">
        <w:t>-запросов» в БД «СЭОД» выполненных работ в сфере, соответствующей направлению деятельности отдела;</w:t>
      </w:r>
    </w:p>
    <w:p w:rsidR="00053E77" w:rsidRPr="001B393C" w:rsidRDefault="00053E77" w:rsidP="00C91674">
      <w:pPr>
        <w:pStyle w:val="BodyText"/>
        <w:spacing w:after="0"/>
        <w:ind w:left="360"/>
        <w:jc w:val="both"/>
      </w:pPr>
      <w:r w:rsidRPr="001B393C">
        <w:t>- проводить самоконтроль обеспечения полноты и достоверности данных, содержащихся в информационных ресурсах (по направлению деятельности отдела);</w:t>
      </w:r>
    </w:p>
    <w:p w:rsidR="00053E77" w:rsidRPr="001B393C" w:rsidRDefault="00053E77" w:rsidP="00C91674">
      <w:pPr>
        <w:pStyle w:val="ListParagraph"/>
        <w:ind w:left="360"/>
        <w:jc w:val="both"/>
      </w:pPr>
      <w:r w:rsidRPr="001B393C">
        <w:t>- своевременно и качественно исполнять поручения руководства Инспекции, данные в пределах их полномочий, установленных законодательством Российской Федерации;</w:t>
      </w:r>
    </w:p>
    <w:p w:rsidR="00053E77" w:rsidRPr="001B393C" w:rsidRDefault="00053E77" w:rsidP="00C91674">
      <w:pPr>
        <w:pStyle w:val="ListParagraph"/>
        <w:ind w:left="360"/>
        <w:jc w:val="both"/>
      </w:pPr>
      <w:r w:rsidRPr="001B393C">
        <w:t>- 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053E77" w:rsidRPr="001B393C" w:rsidRDefault="00053E77" w:rsidP="00C91674">
      <w:pPr>
        <w:pStyle w:val="ListParagraph"/>
        <w:ind w:left="360"/>
        <w:jc w:val="both"/>
      </w:pPr>
      <w:r w:rsidRPr="001B393C">
        <w:t>- при исполнении должностных обязанностей соблюдать права и законные интересы граждан и организаций;</w:t>
      </w:r>
    </w:p>
    <w:p w:rsidR="00053E77" w:rsidRPr="001B393C" w:rsidRDefault="00053E77" w:rsidP="00C91674">
      <w:pPr>
        <w:pStyle w:val="ListParagraph"/>
        <w:ind w:left="360"/>
        <w:jc w:val="both"/>
      </w:pPr>
      <w:r w:rsidRPr="001B393C">
        <w:t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053E77" w:rsidRPr="001B393C" w:rsidRDefault="00053E77" w:rsidP="00C91674">
      <w:pPr>
        <w:pStyle w:val="ListParagraph"/>
        <w:ind w:left="360"/>
        <w:jc w:val="both"/>
      </w:pPr>
      <w:r w:rsidRPr="001B393C">
        <w:t>- взаимодействовать с другими государственными органами для решения вопросов, входящих в его компетенцию;</w:t>
      </w:r>
    </w:p>
    <w:p w:rsidR="00053E77" w:rsidRPr="001B393C" w:rsidRDefault="00053E77" w:rsidP="00C91674">
      <w:pPr>
        <w:pStyle w:val="ListParagraph"/>
        <w:ind w:left="360"/>
        <w:jc w:val="both"/>
      </w:pPr>
      <w:r w:rsidRPr="001B393C"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053E77" w:rsidRPr="001B393C" w:rsidRDefault="00053E77" w:rsidP="00C91674">
      <w:pPr>
        <w:pStyle w:val="ListParagraph"/>
        <w:ind w:left="360"/>
        <w:jc w:val="both"/>
      </w:pPr>
      <w:r w:rsidRPr="001B393C"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53E77" w:rsidRPr="001B393C" w:rsidRDefault="00053E77" w:rsidP="00C91674">
      <w:pPr>
        <w:pStyle w:val="ListParagraph"/>
        <w:ind w:left="360"/>
        <w:jc w:val="both"/>
      </w:pPr>
      <w:r w:rsidRPr="001B393C">
        <w:t>- не совершать поступки, порочащие честь и достоинство государственного служащего;</w:t>
      </w:r>
    </w:p>
    <w:p w:rsidR="00053E77" w:rsidRPr="001B393C" w:rsidRDefault="00053E77" w:rsidP="00C91674">
      <w:pPr>
        <w:pStyle w:val="ListParagraph"/>
        <w:ind w:left="360"/>
        <w:jc w:val="both"/>
      </w:pPr>
      <w:r w:rsidRPr="001B393C">
        <w:t>- поддерживать уровень квалификации, необходимый для надлежащего выполнения данных обязанностей;</w:t>
      </w:r>
    </w:p>
    <w:p w:rsidR="00053E77" w:rsidRPr="001B393C" w:rsidRDefault="00053E77" w:rsidP="00C91674">
      <w:pPr>
        <w:pStyle w:val="ListParagraph"/>
        <w:ind w:left="360"/>
        <w:jc w:val="both"/>
      </w:pPr>
      <w:r w:rsidRPr="001B393C">
        <w:t>- проявлять корректность в обращении с гражданами и работниками ФНС России, Управления, Инспекции;</w:t>
      </w:r>
    </w:p>
    <w:p w:rsidR="00053E77" w:rsidRPr="001B393C" w:rsidRDefault="00053E77" w:rsidP="00C91674">
      <w:pPr>
        <w:pStyle w:val="ListParagraph"/>
        <w:ind w:left="360"/>
        <w:jc w:val="both"/>
      </w:pPr>
      <w:r w:rsidRPr="001B393C">
        <w:t>- 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053E77" w:rsidRPr="001B393C" w:rsidRDefault="00053E77" w:rsidP="00C91674">
      <w:pPr>
        <w:pStyle w:val="ListParagraph"/>
        <w:ind w:left="360"/>
        <w:jc w:val="both"/>
      </w:pPr>
      <w:r w:rsidRPr="001B393C">
        <w:t>- соблюдать правила и нормы охраны труда и техники безопасности;</w:t>
      </w:r>
    </w:p>
    <w:p w:rsidR="00053E77" w:rsidRPr="001B393C" w:rsidRDefault="00053E77" w:rsidP="00C91674">
      <w:pPr>
        <w:pStyle w:val="ListParagraph"/>
        <w:ind w:left="360"/>
        <w:jc w:val="both"/>
      </w:pPr>
      <w:r w:rsidRPr="001B393C"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3E77" w:rsidRPr="001B393C" w:rsidRDefault="00053E77" w:rsidP="00C91674">
      <w:pPr>
        <w:pStyle w:val="ListParagraph"/>
        <w:ind w:left="360"/>
        <w:jc w:val="both"/>
      </w:pPr>
      <w:r w:rsidRPr="001B393C">
        <w:t>-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53E77" w:rsidRPr="001B393C" w:rsidRDefault="00053E77" w:rsidP="00C91674">
      <w:pPr>
        <w:pStyle w:val="BodyText"/>
        <w:spacing w:after="0"/>
        <w:ind w:left="360"/>
        <w:jc w:val="both"/>
      </w:pPr>
      <w:r w:rsidRPr="001B393C">
        <w:t>- иные функции, предусмотренные Налоговым кодексом, законами и иными нормативными правовыми актами, в соответствии с закрепленными направлениями деятельности или конкретными поручениями начальника отдела.</w:t>
      </w:r>
    </w:p>
    <w:p w:rsidR="00053E77" w:rsidRPr="001B393C" w:rsidRDefault="00053E7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9. В целях исполнения возложенных должностных обязанностей государственный налоговый инспектор имеет право:</w:t>
      </w:r>
    </w:p>
    <w:p w:rsidR="00053E77" w:rsidRPr="001B393C" w:rsidRDefault="00053E77" w:rsidP="00753DAB">
      <w:pPr>
        <w:pStyle w:val="BodyText"/>
        <w:ind w:firstLine="709"/>
        <w:jc w:val="both"/>
      </w:pPr>
      <w:r w:rsidRPr="001B393C">
        <w:t>- представлять Инспекцию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власти;</w:t>
      </w:r>
    </w:p>
    <w:p w:rsidR="00053E77" w:rsidRPr="001B393C" w:rsidRDefault="00053E77" w:rsidP="00753DAB">
      <w:pPr>
        <w:pStyle w:val="BodyText"/>
        <w:ind w:firstLine="709"/>
        <w:jc w:val="both"/>
      </w:pPr>
      <w:r w:rsidRPr="001B393C">
        <w:t>- запрашивать и получать в установленном порядке необходимые материалы по вопросам, относящимся к компетенции отдела;</w:t>
      </w:r>
    </w:p>
    <w:p w:rsidR="00053E77" w:rsidRPr="001B393C" w:rsidRDefault="00053E77" w:rsidP="00753DAB">
      <w:pPr>
        <w:shd w:val="clear" w:color="auto" w:fill="FFFFFF"/>
        <w:jc w:val="both"/>
      </w:pPr>
      <w:r w:rsidRPr="001B393C">
        <w:t xml:space="preserve">            - вносить начальнику отдела предложения по совершенствованию налогового администрирования;</w:t>
      </w:r>
    </w:p>
    <w:p w:rsidR="00053E77" w:rsidRPr="001B393C" w:rsidRDefault="00053E77" w:rsidP="00753DAB">
      <w:pPr>
        <w:shd w:val="clear" w:color="auto" w:fill="FFFFFF"/>
        <w:jc w:val="both"/>
      </w:pPr>
    </w:p>
    <w:p w:rsidR="00053E77" w:rsidRPr="001B393C" w:rsidRDefault="00053E77" w:rsidP="00753DAB">
      <w:pPr>
        <w:pStyle w:val="BodyText"/>
        <w:ind w:firstLine="709"/>
        <w:jc w:val="both"/>
      </w:pPr>
      <w:r w:rsidRPr="001B393C"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053E77" w:rsidRPr="001B393C" w:rsidRDefault="00053E77" w:rsidP="00753DAB">
      <w:pPr>
        <w:pStyle w:val="BodyText"/>
        <w:ind w:firstLine="709"/>
        <w:jc w:val="both"/>
      </w:pPr>
      <w:r w:rsidRPr="001B393C">
        <w:t>- на защиту своих персональных данных;</w:t>
      </w:r>
    </w:p>
    <w:p w:rsidR="00053E77" w:rsidRPr="001B393C" w:rsidRDefault="00053E77" w:rsidP="00753DAB">
      <w:pPr>
        <w:pStyle w:val="BodyText"/>
        <w:ind w:firstLine="709"/>
        <w:jc w:val="both"/>
      </w:pPr>
      <w:r w:rsidRPr="001B393C">
        <w:t>- на профессиональное развитие в порядке, установленном законодательством Российской Федерации;</w:t>
      </w:r>
    </w:p>
    <w:p w:rsidR="00053E77" w:rsidRPr="001B393C" w:rsidRDefault="00053E77" w:rsidP="00753DAB">
      <w:pPr>
        <w:pStyle w:val="BodyText"/>
        <w:ind w:firstLine="709"/>
        <w:jc w:val="both"/>
      </w:pPr>
      <w:r w:rsidRPr="001B393C">
        <w:t>- на удаленный доступ к федеральным информационным ресурсам, сопровождаемым МИ ФНС России по ЦОД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053E77" w:rsidRPr="001B393C" w:rsidRDefault="00053E77" w:rsidP="000937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53E77" w:rsidRPr="001B393C" w:rsidRDefault="00053E77" w:rsidP="00093778">
      <w:pPr>
        <w:ind w:firstLine="540"/>
        <w:jc w:val="both"/>
      </w:pPr>
      <w:r w:rsidRPr="001B393C">
        <w:t>10.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30.9.2004 №506 «Об утверждении Положения о Федеральной налоговой службе» (Собрание законодательства Российской Федерации, 200, № 40, ст.3961; 2017, № 15 (ч.1), ст.2194), положением об инспекции, утвержденным руководителем управлением ФНС России по Приморскому краю (далее по тексту – управление) 10.05.2016, приказами (распоряжениями) ФНС России, приказами управления, приказами инспекции, поручениями руководства управления и начальника инспекции.</w:t>
      </w:r>
    </w:p>
    <w:p w:rsidR="00053E77" w:rsidRPr="001B393C" w:rsidRDefault="00053E77" w:rsidP="00093778">
      <w:pPr>
        <w:ind w:firstLine="540"/>
        <w:jc w:val="both"/>
      </w:pPr>
    </w:p>
    <w:p w:rsidR="00053E77" w:rsidRPr="001B393C" w:rsidRDefault="00053E77" w:rsidP="00753DAB">
      <w:pPr>
        <w:tabs>
          <w:tab w:val="left" w:pos="851"/>
          <w:tab w:val="left" w:pos="993"/>
        </w:tabs>
        <w:jc w:val="both"/>
      </w:pPr>
      <w:r w:rsidRPr="001B393C">
        <w:t xml:space="preserve">          11.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1B393C">
        <w:rPr>
          <w:bCs/>
        </w:rPr>
        <w:t xml:space="preserve">Кроме того, </w:t>
      </w:r>
      <w:r w:rsidRPr="001B393C">
        <w:t xml:space="preserve">государственный налоговый инспектор </w:t>
      </w:r>
      <w:r w:rsidRPr="001B393C">
        <w:rPr>
          <w:bCs/>
        </w:rPr>
        <w:t>несет ответственность</w:t>
      </w:r>
      <w:r w:rsidRPr="001B393C">
        <w:t>:</w:t>
      </w:r>
    </w:p>
    <w:p w:rsidR="00053E77" w:rsidRPr="001B393C" w:rsidRDefault="00053E77" w:rsidP="00753DAB">
      <w:pPr>
        <w:tabs>
          <w:tab w:val="left" w:pos="851"/>
          <w:tab w:val="left" w:pos="993"/>
        </w:tabs>
        <w:jc w:val="both"/>
      </w:pPr>
      <w:r w:rsidRPr="001B393C">
        <w:t>- за некачественное и несвоевременное выполнение задач, возложенных на Инспекцию, заданий, приказов, распоряжений и указаний вышестоящих в порядке подчиненности руководителей, за исключением незаконных;</w:t>
      </w:r>
    </w:p>
    <w:p w:rsidR="00053E77" w:rsidRPr="001B393C" w:rsidRDefault="00053E77" w:rsidP="00753DAB">
      <w:pPr>
        <w:tabs>
          <w:tab w:val="left" w:pos="851"/>
          <w:tab w:val="left" w:pos="993"/>
        </w:tabs>
        <w:jc w:val="both"/>
      </w:pPr>
      <w:r w:rsidRPr="001B393C"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53E77" w:rsidRPr="001B393C" w:rsidRDefault="00053E77" w:rsidP="00753DAB">
      <w:pPr>
        <w:tabs>
          <w:tab w:val="left" w:pos="851"/>
          <w:tab w:val="left" w:pos="993"/>
        </w:tabs>
        <w:jc w:val="both"/>
      </w:pPr>
      <w:r w:rsidRPr="001B393C">
        <w:t>- за имущественный ущерб, причиненный по его вине;</w:t>
      </w:r>
    </w:p>
    <w:p w:rsidR="00053E77" w:rsidRPr="001B393C" w:rsidRDefault="00053E77" w:rsidP="00753DAB">
      <w:pPr>
        <w:tabs>
          <w:tab w:val="left" w:pos="851"/>
          <w:tab w:val="left" w:pos="993"/>
        </w:tabs>
        <w:jc w:val="both"/>
      </w:pPr>
      <w:r w:rsidRPr="001B393C"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53E77" w:rsidRPr="001B393C" w:rsidRDefault="00053E77" w:rsidP="00753DAB">
      <w:pPr>
        <w:tabs>
          <w:tab w:val="left" w:pos="851"/>
          <w:tab w:val="left" w:pos="993"/>
        </w:tabs>
        <w:jc w:val="both"/>
      </w:pPr>
      <w:r w:rsidRPr="001B393C">
        <w:t>- за действие или бездействие, приведшее к нарушению прав и законных интересов граждан;</w:t>
      </w:r>
    </w:p>
    <w:p w:rsidR="00053E77" w:rsidRPr="001B393C" w:rsidRDefault="00053E77" w:rsidP="00753DAB">
      <w:pPr>
        <w:tabs>
          <w:tab w:val="left" w:pos="851"/>
          <w:tab w:val="left" w:pos="993"/>
        </w:tabs>
        <w:jc w:val="both"/>
      </w:pPr>
      <w:r w:rsidRPr="001B393C">
        <w:t>- за несоблюдение ограничений, связанных с прохождением государственной гражданской службы;</w:t>
      </w:r>
    </w:p>
    <w:p w:rsidR="00053E77" w:rsidRPr="001B393C" w:rsidRDefault="00053E77" w:rsidP="00753DAB">
      <w:pPr>
        <w:tabs>
          <w:tab w:val="left" w:pos="851"/>
        </w:tabs>
        <w:jc w:val="both"/>
      </w:pPr>
      <w:r w:rsidRPr="001B393C"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053E77" w:rsidRPr="001B393C" w:rsidRDefault="00053E77" w:rsidP="00753DAB">
      <w:pPr>
        <w:tabs>
          <w:tab w:val="left" w:pos="851"/>
          <w:tab w:val="left" w:pos="993"/>
        </w:tabs>
        <w:jc w:val="both"/>
      </w:pPr>
      <w:r w:rsidRPr="001B393C"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53E77" w:rsidRPr="001B393C" w:rsidRDefault="00053E7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53E77" w:rsidRPr="001B393C" w:rsidRDefault="00053E77" w:rsidP="00741371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IV.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053E77" w:rsidRPr="001B393C" w:rsidRDefault="00053E77" w:rsidP="00741371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053E77" w:rsidRPr="001B393C" w:rsidRDefault="00053E77" w:rsidP="000937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государственный налоговый инспектор вправе самостоятельно принимать решения по вопросам: </w:t>
      </w:r>
    </w:p>
    <w:p w:rsidR="00053E77" w:rsidRPr="001B393C" w:rsidRDefault="00053E77" w:rsidP="00093778">
      <w:pPr>
        <w:autoSpaceDE w:val="0"/>
        <w:autoSpaceDN w:val="0"/>
        <w:adjustRightInd w:val="0"/>
        <w:ind w:firstLine="709"/>
        <w:jc w:val="both"/>
      </w:pPr>
      <w:r w:rsidRPr="001B393C">
        <w:t>-  реализации функций налогового администрирования;</w:t>
      </w:r>
    </w:p>
    <w:p w:rsidR="00053E77" w:rsidRPr="001B393C" w:rsidRDefault="00053E77" w:rsidP="00093778">
      <w:pPr>
        <w:autoSpaceDE w:val="0"/>
        <w:autoSpaceDN w:val="0"/>
        <w:adjustRightInd w:val="0"/>
        <w:ind w:firstLine="709"/>
        <w:jc w:val="both"/>
      </w:pPr>
      <w:r w:rsidRPr="001B393C">
        <w:t xml:space="preserve">- реализации законодательства Российской Федерации,  Положения о ФНС России, поручений Управления, положения об инспекции, положения об отделе; </w:t>
      </w:r>
    </w:p>
    <w:p w:rsidR="00053E77" w:rsidRPr="001B393C" w:rsidRDefault="00053E77" w:rsidP="00093778">
      <w:pPr>
        <w:autoSpaceDE w:val="0"/>
        <w:autoSpaceDN w:val="0"/>
        <w:adjustRightInd w:val="0"/>
        <w:ind w:firstLine="709"/>
        <w:jc w:val="both"/>
      </w:pPr>
      <w:r w:rsidRPr="001B393C">
        <w:t>- осуществления проверки документов и при необходимости возвращения их на переоформление или запроса дополнительной информации;</w:t>
      </w:r>
    </w:p>
    <w:p w:rsidR="00053E77" w:rsidRPr="001B393C" w:rsidRDefault="00053E77" w:rsidP="00093778">
      <w:pPr>
        <w:autoSpaceDE w:val="0"/>
        <w:autoSpaceDN w:val="0"/>
        <w:adjustRightInd w:val="0"/>
        <w:ind w:firstLine="709"/>
        <w:jc w:val="both"/>
      </w:pPr>
      <w:r w:rsidRPr="001B393C">
        <w:t>- 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053E77" w:rsidRPr="001B393C" w:rsidRDefault="00053E77" w:rsidP="00093778">
      <w:pPr>
        <w:tabs>
          <w:tab w:val="num" w:pos="1080"/>
        </w:tabs>
        <w:ind w:firstLine="709"/>
        <w:jc w:val="both"/>
      </w:pPr>
      <w:r w:rsidRPr="001B393C">
        <w:t>- возникающим при рассмотрении инспекцией заявлений, предложений, жалоб граждан и юридических лиц;</w:t>
      </w:r>
    </w:p>
    <w:p w:rsidR="00053E77" w:rsidRPr="001B393C" w:rsidRDefault="00053E77" w:rsidP="00093778">
      <w:pPr>
        <w:tabs>
          <w:tab w:val="num" w:pos="1080"/>
        </w:tabs>
        <w:ind w:firstLine="709"/>
        <w:jc w:val="both"/>
      </w:pPr>
      <w:r w:rsidRPr="001B393C"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053E77" w:rsidRPr="001B393C" w:rsidRDefault="00053E77" w:rsidP="00741371">
      <w:pPr>
        <w:pStyle w:val="BodyText"/>
        <w:tabs>
          <w:tab w:val="num" w:pos="1080"/>
        </w:tabs>
        <w:ind w:firstLine="709"/>
        <w:jc w:val="both"/>
      </w:pPr>
      <w:r w:rsidRPr="001B393C">
        <w:t xml:space="preserve">- иным вопросам, предусмотренным положением об инспекции, иными нормативными актами. </w:t>
      </w:r>
    </w:p>
    <w:p w:rsidR="00053E77" w:rsidRPr="001B393C" w:rsidRDefault="00053E77" w:rsidP="00FC4B14">
      <w:pPr>
        <w:shd w:val="clear" w:color="auto" w:fill="FFFFFF"/>
        <w:ind w:firstLine="709"/>
        <w:jc w:val="both"/>
      </w:pPr>
      <w:r w:rsidRPr="001B393C">
        <w:t>13. При исполнении</w:t>
      </w:r>
      <w:r>
        <w:t xml:space="preserve"> служебных обязанностей </w:t>
      </w:r>
      <w:r w:rsidRPr="001B393C">
        <w:t>государственный налоговый инспектор обязан самостоятельно принимать решения по вопросам:</w:t>
      </w:r>
    </w:p>
    <w:p w:rsidR="00053E77" w:rsidRPr="001B393C" w:rsidRDefault="00053E77" w:rsidP="00FC4B14">
      <w:pPr>
        <w:shd w:val="clear" w:color="auto" w:fill="FFFFFF"/>
        <w:ind w:firstLine="709"/>
        <w:jc w:val="both"/>
      </w:pPr>
      <w:r w:rsidRPr="001B393C">
        <w:t>- реализации функций налогового администрирования;</w:t>
      </w:r>
    </w:p>
    <w:p w:rsidR="00053E77" w:rsidRPr="001B393C" w:rsidRDefault="00053E77" w:rsidP="00FC4B14">
      <w:pPr>
        <w:ind w:firstLine="709"/>
        <w:jc w:val="both"/>
      </w:pPr>
      <w:r w:rsidRPr="001B393C">
        <w:t xml:space="preserve">- реализации законодательства Российской Федерации, Положения о ФНС России, поручений руководства инспекции, положения об инспекции, положения об отделе; </w:t>
      </w:r>
    </w:p>
    <w:p w:rsidR="00053E77" w:rsidRPr="001B393C" w:rsidRDefault="00053E77" w:rsidP="00FC4B14">
      <w:pPr>
        <w:ind w:firstLine="709"/>
        <w:jc w:val="both"/>
      </w:pPr>
      <w:r w:rsidRPr="001B393C">
        <w:t>- осуществления проверки документов и при необходимости возвращения их на переоформление или запроса дополнительной информации;</w:t>
      </w:r>
    </w:p>
    <w:p w:rsidR="00053E77" w:rsidRPr="001B393C" w:rsidRDefault="00053E77" w:rsidP="00FC4B14">
      <w:pPr>
        <w:ind w:firstLine="709"/>
        <w:jc w:val="both"/>
      </w:pPr>
      <w:r w:rsidRPr="001B393C">
        <w:t>- 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053E77" w:rsidRPr="001B393C" w:rsidRDefault="00053E77" w:rsidP="00FC4B14">
      <w:pPr>
        <w:pStyle w:val="BodyText"/>
        <w:spacing w:after="0"/>
        <w:ind w:firstLine="709"/>
        <w:jc w:val="both"/>
      </w:pPr>
      <w:r w:rsidRPr="001B393C">
        <w:t>- иным вопросам, предусмотренным положением об инспекции, иными нормативными актами, административным  регламентом ФНС России.</w:t>
      </w:r>
    </w:p>
    <w:p w:rsidR="00053E77" w:rsidRPr="001B393C" w:rsidRDefault="00053E77" w:rsidP="00FC4B1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53E77" w:rsidRPr="001B393C" w:rsidRDefault="00053E77" w:rsidP="00753DAB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</w:t>
      </w:r>
    </w:p>
    <w:p w:rsidR="00053E77" w:rsidRPr="001B393C" w:rsidRDefault="00053E77" w:rsidP="00753DAB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 xml:space="preserve"> и (или) проектов управленческих и иных решений</w:t>
      </w:r>
    </w:p>
    <w:p w:rsidR="00053E77" w:rsidRPr="001B393C" w:rsidRDefault="00053E7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53E77" w:rsidRPr="001B393C" w:rsidRDefault="00053E77" w:rsidP="00FC4B14">
      <w:pPr>
        <w:ind w:firstLine="709"/>
        <w:jc w:val="both"/>
      </w:pPr>
      <w:r w:rsidRPr="001B393C">
        <w:t xml:space="preserve">14. Государственный налоговый инспектор в соответствии со своей компетенцией вправе участвовать в подготовке (обсуждении) следующих проектов: </w:t>
      </w:r>
    </w:p>
    <w:p w:rsidR="00053E77" w:rsidRPr="001B393C" w:rsidRDefault="00053E77" w:rsidP="00FC4B14">
      <w:pPr>
        <w:ind w:firstLine="709"/>
        <w:jc w:val="both"/>
      </w:pPr>
      <w:r w:rsidRPr="001B393C">
        <w:t>- применения законодательства Российской Федерации о налогах и сборах;</w:t>
      </w:r>
    </w:p>
    <w:p w:rsidR="00053E77" w:rsidRPr="001B393C" w:rsidRDefault="00053E77" w:rsidP="00FC4B14">
      <w:pPr>
        <w:ind w:firstLine="709"/>
        <w:jc w:val="both"/>
      </w:pPr>
      <w:r w:rsidRPr="001B393C">
        <w:t>- подготовки нормативных актов, утверждаемых государственными органами муниципальных образований Российской Федерации по вопросам налогов и сборов;</w:t>
      </w:r>
    </w:p>
    <w:p w:rsidR="00053E77" w:rsidRPr="001B393C" w:rsidRDefault="00053E77" w:rsidP="00FC4B14">
      <w:pPr>
        <w:autoSpaceDE w:val="0"/>
        <w:autoSpaceDN w:val="0"/>
        <w:adjustRightInd w:val="0"/>
        <w:ind w:firstLine="709"/>
        <w:jc w:val="both"/>
      </w:pPr>
      <w:r w:rsidRPr="001B393C">
        <w:t xml:space="preserve">- иных актов. </w:t>
      </w:r>
    </w:p>
    <w:p w:rsidR="00053E77" w:rsidRPr="001B393C" w:rsidRDefault="00053E77" w:rsidP="00FC4B14">
      <w:pPr>
        <w:autoSpaceDE w:val="0"/>
        <w:autoSpaceDN w:val="0"/>
        <w:adjustRightInd w:val="0"/>
        <w:ind w:firstLine="709"/>
        <w:jc w:val="both"/>
      </w:pPr>
    </w:p>
    <w:p w:rsidR="00053E77" w:rsidRPr="001B393C" w:rsidRDefault="00053E77" w:rsidP="00FC4B14">
      <w:pPr>
        <w:autoSpaceDE w:val="0"/>
        <w:autoSpaceDN w:val="0"/>
        <w:adjustRightInd w:val="0"/>
        <w:ind w:firstLine="709"/>
        <w:jc w:val="both"/>
      </w:pPr>
      <w:r w:rsidRPr="001B393C">
        <w:t xml:space="preserve">15.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053E77" w:rsidRPr="001B393C" w:rsidRDefault="00053E77" w:rsidP="00FC4B14">
      <w:pPr>
        <w:autoSpaceDE w:val="0"/>
        <w:autoSpaceDN w:val="0"/>
        <w:adjustRightInd w:val="0"/>
        <w:ind w:firstLine="709"/>
        <w:jc w:val="both"/>
      </w:pPr>
      <w:r w:rsidRPr="001B393C">
        <w:t>- графика отпусков работников отдела;</w:t>
      </w:r>
    </w:p>
    <w:p w:rsidR="00053E77" w:rsidRPr="001B393C" w:rsidRDefault="00053E77" w:rsidP="00FC4B14">
      <w:pPr>
        <w:autoSpaceDE w:val="0"/>
        <w:autoSpaceDN w:val="0"/>
        <w:adjustRightInd w:val="0"/>
        <w:ind w:firstLine="709"/>
        <w:jc w:val="both"/>
      </w:pPr>
      <w:r w:rsidRPr="001B393C">
        <w:t>- иных актов по поручению начальника или заместителя начальника инспекции, начальника отдела.</w:t>
      </w:r>
    </w:p>
    <w:p w:rsidR="00053E77" w:rsidRPr="001B393C" w:rsidRDefault="00053E77" w:rsidP="00FC4B1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53E77" w:rsidRPr="001B393C" w:rsidRDefault="00053E7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</w:p>
    <w:p w:rsidR="00053E77" w:rsidRPr="001B393C" w:rsidRDefault="00053E7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053E77" w:rsidRPr="001B393C" w:rsidRDefault="00053E7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053E77" w:rsidRPr="001B393C" w:rsidRDefault="00053E7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53E77" w:rsidRPr="001B393C" w:rsidRDefault="00053E7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053E77" w:rsidRPr="001B393C" w:rsidRDefault="00053E7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53E77" w:rsidRPr="001B393C" w:rsidRDefault="00053E7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053E77" w:rsidRPr="001B393C" w:rsidRDefault="00053E7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53E77" w:rsidRDefault="00053E7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17. Взаимодействие 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 xml:space="preserve"> отдела работы с налогоплательщиками </w:t>
      </w:r>
      <w:r w:rsidRPr="008712CA">
        <w:rPr>
          <w:rFonts w:ascii="Times New Roman" w:hAnsi="Times New Roman"/>
          <w:sz w:val="24"/>
          <w:szCs w:val="24"/>
        </w:rPr>
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г. №ММВ-7-4/260@,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53E77" w:rsidRPr="001B393C" w:rsidRDefault="00053E7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3E77" w:rsidRPr="001B393C" w:rsidRDefault="00053E7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53E77" w:rsidRPr="001B393C" w:rsidRDefault="00053E7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053E77" w:rsidRPr="001B393C" w:rsidRDefault="00053E7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гражданам и организациям в соответствии с административным</w:t>
      </w:r>
    </w:p>
    <w:p w:rsidR="00053E77" w:rsidRPr="001B393C" w:rsidRDefault="00053E7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053E77" w:rsidRPr="001B393C" w:rsidRDefault="00053E7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53E77" w:rsidRPr="001B393C" w:rsidRDefault="00053E77" w:rsidP="00AA176A">
      <w:pPr>
        <w:ind w:firstLine="708"/>
        <w:jc w:val="both"/>
      </w:pPr>
      <w:r w:rsidRPr="001B393C">
        <w:t xml:space="preserve">18. В соответствии с замещаемой государственной гражданской должностью и в пределах функциональной компетенции, государственный налоговый инспектор выполняет организационное обеспечение оказания следующих видов государственных услуг, осуществляемых инспекцией: </w:t>
      </w:r>
    </w:p>
    <w:p w:rsidR="00053E77" w:rsidRPr="001B393C" w:rsidRDefault="00053E77" w:rsidP="00AA176A">
      <w:pPr>
        <w:tabs>
          <w:tab w:val="num" w:pos="1080"/>
        </w:tabs>
        <w:ind w:firstLine="708"/>
        <w:jc w:val="both"/>
        <w:rPr>
          <w:bCs/>
        </w:rPr>
      </w:pPr>
      <w:r>
        <w:rPr>
          <w:bCs/>
        </w:rPr>
        <w:t>-</w:t>
      </w:r>
      <w:r w:rsidRPr="001B393C">
        <w:rPr>
          <w:bCs/>
        </w:rPr>
        <w:t xml:space="preserve"> информирование налогоплательщиков  по вопросам функционирования инспекции, по  результатам ее деятельности;</w:t>
      </w:r>
    </w:p>
    <w:p w:rsidR="00053E77" w:rsidRPr="001B393C" w:rsidRDefault="00053E77" w:rsidP="00AA176A">
      <w:pPr>
        <w:tabs>
          <w:tab w:val="num" w:pos="1080"/>
        </w:tabs>
        <w:suppressAutoHyphens/>
        <w:spacing w:line="240" w:lineRule="atLeast"/>
        <w:ind w:firstLine="708"/>
        <w:jc w:val="both"/>
      </w:pPr>
      <w:r>
        <w:t>-</w:t>
      </w:r>
      <w:r w:rsidRPr="001B393C">
        <w:t xml:space="preserve">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053E77" w:rsidRPr="001B393C" w:rsidRDefault="00053E77" w:rsidP="00AA176A">
      <w:pPr>
        <w:tabs>
          <w:tab w:val="num" w:pos="1080"/>
        </w:tabs>
        <w:suppressAutoHyphens/>
        <w:spacing w:line="240" w:lineRule="atLeast"/>
        <w:ind w:firstLine="708"/>
        <w:jc w:val="both"/>
      </w:pPr>
      <w:r>
        <w:t>-</w:t>
      </w:r>
      <w:r w:rsidRPr="001B393C">
        <w:t xml:space="preserve"> иных услуг.</w:t>
      </w:r>
    </w:p>
    <w:p w:rsidR="00053E77" w:rsidRPr="001B393C" w:rsidRDefault="00053E77" w:rsidP="00AA17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53E77" w:rsidRPr="001B393C" w:rsidRDefault="00053E7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053E77" w:rsidRPr="001B393C" w:rsidRDefault="00053E7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053E77" w:rsidRPr="001B393C" w:rsidRDefault="00053E7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53E77" w:rsidRPr="001B393C" w:rsidRDefault="00053E77" w:rsidP="00ED04D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 </w:t>
      </w:r>
    </w:p>
    <w:p w:rsidR="00053E77" w:rsidRPr="001B393C" w:rsidRDefault="00053E77" w:rsidP="00E574D3">
      <w:pPr>
        <w:autoSpaceDE w:val="0"/>
        <w:autoSpaceDN w:val="0"/>
        <w:adjustRightInd w:val="0"/>
        <w:ind w:firstLine="540"/>
        <w:jc w:val="both"/>
      </w:pPr>
      <w:r>
        <w:t>-</w:t>
      </w:r>
      <w:r w:rsidRPr="001B393C">
        <w:t xml:space="preserve">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53E77" w:rsidRPr="001B393C" w:rsidRDefault="00053E77" w:rsidP="00E574D3">
      <w:pPr>
        <w:autoSpaceDE w:val="0"/>
        <w:autoSpaceDN w:val="0"/>
        <w:adjustRightInd w:val="0"/>
        <w:ind w:firstLine="540"/>
        <w:jc w:val="both"/>
      </w:pPr>
      <w:r>
        <w:t>-</w:t>
      </w:r>
      <w:r w:rsidRPr="001B393C">
        <w:t xml:space="preserve"> своевременности и оперативности выполнения поручений;</w:t>
      </w:r>
    </w:p>
    <w:p w:rsidR="00053E77" w:rsidRPr="001B393C" w:rsidRDefault="00053E77" w:rsidP="00E574D3">
      <w:pPr>
        <w:autoSpaceDE w:val="0"/>
        <w:autoSpaceDN w:val="0"/>
        <w:adjustRightInd w:val="0"/>
        <w:ind w:firstLine="540"/>
        <w:jc w:val="both"/>
      </w:pPr>
      <w:r>
        <w:t>-</w:t>
      </w:r>
      <w:r w:rsidRPr="001B393C">
        <w:t xml:space="preserve">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53E77" w:rsidRPr="001B393C" w:rsidRDefault="00053E77" w:rsidP="00E574D3">
      <w:pPr>
        <w:autoSpaceDE w:val="0"/>
        <w:autoSpaceDN w:val="0"/>
        <w:adjustRightInd w:val="0"/>
        <w:ind w:firstLine="540"/>
        <w:jc w:val="both"/>
      </w:pPr>
      <w:r>
        <w:t>-</w:t>
      </w:r>
      <w:r w:rsidRPr="001B393C">
        <w:t xml:space="preserve">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53E77" w:rsidRPr="001B393C" w:rsidRDefault="00053E77" w:rsidP="00E574D3">
      <w:pPr>
        <w:autoSpaceDE w:val="0"/>
        <w:autoSpaceDN w:val="0"/>
        <w:adjustRightInd w:val="0"/>
        <w:ind w:firstLine="540"/>
        <w:jc w:val="both"/>
      </w:pPr>
      <w:r>
        <w:t>-</w:t>
      </w:r>
      <w:r w:rsidRPr="001B393C">
        <w:t xml:space="preserve">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53E77" w:rsidRPr="001B393C" w:rsidRDefault="00053E77" w:rsidP="00E574D3">
      <w:pPr>
        <w:autoSpaceDE w:val="0"/>
        <w:autoSpaceDN w:val="0"/>
        <w:adjustRightInd w:val="0"/>
        <w:ind w:firstLine="540"/>
        <w:jc w:val="both"/>
      </w:pPr>
      <w:r>
        <w:t>-</w:t>
      </w:r>
      <w:r w:rsidRPr="001B393C">
        <w:t xml:space="preserve">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53E77" w:rsidRPr="001B393C" w:rsidRDefault="00053E77" w:rsidP="00E574D3">
      <w:pPr>
        <w:autoSpaceDE w:val="0"/>
        <w:autoSpaceDN w:val="0"/>
        <w:adjustRightInd w:val="0"/>
        <w:jc w:val="both"/>
      </w:pPr>
      <w:r w:rsidRPr="001B393C">
        <w:t xml:space="preserve">        </w:t>
      </w:r>
      <w:r>
        <w:t>-</w:t>
      </w:r>
      <w:r w:rsidRPr="001B393C">
        <w:t xml:space="preserve"> осознанию ответственности за последствия своих действий.</w:t>
      </w:r>
    </w:p>
    <w:p w:rsidR="00053E77" w:rsidRDefault="00053E7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53E77" w:rsidRDefault="00053E7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53E77" w:rsidRDefault="00053E7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53E77" w:rsidRPr="001B393C" w:rsidRDefault="00053E7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53E77" w:rsidRPr="001B393C" w:rsidRDefault="00053E7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53E77" w:rsidRPr="001B393C" w:rsidRDefault="00053E77" w:rsidP="00AA176A">
      <w:pPr>
        <w:jc w:val="both"/>
      </w:pPr>
      <w:r w:rsidRPr="001B393C">
        <w:t xml:space="preserve">Заместитель начальника инспекции                                          </w:t>
      </w:r>
      <w:r>
        <w:t xml:space="preserve">              </w:t>
      </w:r>
      <w:r w:rsidRPr="001B393C">
        <w:t xml:space="preserve"> </w:t>
      </w:r>
      <w:r>
        <w:t xml:space="preserve">          И.В. Шабович</w:t>
      </w:r>
    </w:p>
    <w:p w:rsidR="00053E77" w:rsidRPr="001B393C" w:rsidRDefault="00053E77" w:rsidP="00AA176A">
      <w:pPr>
        <w:jc w:val="both"/>
      </w:pPr>
    </w:p>
    <w:p w:rsidR="00053E77" w:rsidRPr="001B393C" w:rsidRDefault="00053E77" w:rsidP="00AA176A">
      <w:pPr>
        <w:jc w:val="both"/>
      </w:pPr>
    </w:p>
    <w:p w:rsidR="00053E77" w:rsidRPr="001B393C" w:rsidRDefault="00053E77" w:rsidP="00AA176A">
      <w:pPr>
        <w:jc w:val="both"/>
      </w:pPr>
      <w:r w:rsidRPr="001B393C">
        <w:t xml:space="preserve">Начальник отдела работы </w:t>
      </w:r>
    </w:p>
    <w:p w:rsidR="00053E77" w:rsidRPr="001B393C" w:rsidRDefault="00053E77" w:rsidP="00AA176A">
      <w:pPr>
        <w:jc w:val="both"/>
      </w:pPr>
      <w:r w:rsidRPr="001B393C">
        <w:t>с налогоплательщиками</w:t>
      </w:r>
      <w:r w:rsidRPr="001B393C">
        <w:tab/>
      </w:r>
      <w:r w:rsidRPr="001B393C">
        <w:tab/>
      </w:r>
      <w:r w:rsidRPr="001B393C">
        <w:tab/>
      </w:r>
      <w:r w:rsidRPr="001B393C">
        <w:tab/>
      </w:r>
      <w:r w:rsidRPr="001B393C">
        <w:tab/>
        <w:t xml:space="preserve">              </w:t>
      </w:r>
      <w:r>
        <w:t xml:space="preserve">                    </w:t>
      </w:r>
      <w:r w:rsidRPr="001B393C">
        <w:t>И.В. Михайлова</w:t>
      </w:r>
    </w:p>
    <w:p w:rsidR="00053E77" w:rsidRPr="001B393C" w:rsidRDefault="00053E77" w:rsidP="00AA176A">
      <w:pPr>
        <w:jc w:val="both"/>
      </w:pPr>
    </w:p>
    <w:p w:rsidR="00053E77" w:rsidRPr="001B393C" w:rsidRDefault="00053E77" w:rsidP="00AA176A">
      <w:pPr>
        <w:jc w:val="both"/>
      </w:pPr>
    </w:p>
    <w:p w:rsidR="00053E77" w:rsidRPr="001B393C" w:rsidRDefault="00053E77" w:rsidP="00AA176A">
      <w:pPr>
        <w:jc w:val="both"/>
      </w:pPr>
      <w:r w:rsidRPr="001B393C">
        <w:t>Начальник правового отдела</w:t>
      </w:r>
      <w:r w:rsidRPr="001B393C">
        <w:tab/>
      </w:r>
      <w:r w:rsidRPr="001B393C">
        <w:tab/>
      </w:r>
      <w:r w:rsidRPr="001B393C">
        <w:tab/>
      </w:r>
      <w:r w:rsidRPr="001B393C">
        <w:tab/>
      </w:r>
      <w:r w:rsidRPr="001B393C">
        <w:tab/>
        <w:t xml:space="preserve">             </w:t>
      </w:r>
      <w:r>
        <w:t xml:space="preserve">         </w:t>
      </w:r>
      <w:r w:rsidRPr="001B393C">
        <w:t xml:space="preserve"> Я.В. Ефременко</w:t>
      </w:r>
    </w:p>
    <w:p w:rsidR="00053E77" w:rsidRPr="001B393C" w:rsidRDefault="00053E77" w:rsidP="00AA176A">
      <w:pPr>
        <w:jc w:val="both"/>
      </w:pPr>
    </w:p>
    <w:p w:rsidR="00053E77" w:rsidRPr="001B393C" w:rsidRDefault="00053E77" w:rsidP="00AA176A">
      <w:pPr>
        <w:jc w:val="both"/>
      </w:pPr>
    </w:p>
    <w:p w:rsidR="00053E77" w:rsidRPr="001B393C" w:rsidRDefault="00053E77" w:rsidP="00025021">
      <w:pPr>
        <w:jc w:val="both"/>
      </w:pPr>
      <w:r>
        <w:t>Зам. начальника</w:t>
      </w:r>
      <w:r w:rsidRPr="001B393C">
        <w:t xml:space="preserve"> отдела </w:t>
      </w:r>
      <w:r>
        <w:t>кадров и безопасности</w:t>
      </w:r>
      <w:r w:rsidRPr="001B393C">
        <w:t xml:space="preserve">                                  </w:t>
      </w:r>
      <w:r>
        <w:t xml:space="preserve">               М.И. Никифоров</w:t>
      </w:r>
    </w:p>
    <w:p w:rsidR="00053E77" w:rsidRPr="001B393C" w:rsidRDefault="00053E77" w:rsidP="00025021">
      <w:pPr>
        <w:jc w:val="both"/>
      </w:pPr>
    </w:p>
    <w:p w:rsidR="00053E77" w:rsidRDefault="00053E7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053E77" w:rsidRDefault="00053E7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053E77" w:rsidRDefault="00053E7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053E77" w:rsidRDefault="00053E7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053E77" w:rsidRDefault="00053E7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053E77" w:rsidRDefault="00053E7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053E77" w:rsidRDefault="00053E7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053E77" w:rsidRDefault="00053E7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053E77" w:rsidRDefault="00053E7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053E77" w:rsidRDefault="00053E7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053E77" w:rsidRDefault="00053E7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053E77" w:rsidRDefault="00053E7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053E77" w:rsidRDefault="00053E7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053E77" w:rsidRDefault="00053E7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053E77" w:rsidRDefault="00053E7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053E77" w:rsidRDefault="00053E7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053E77" w:rsidRDefault="00053E7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053E77" w:rsidRDefault="00053E7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053E77" w:rsidRDefault="00053E7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053E77" w:rsidRDefault="00053E7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053E77" w:rsidRDefault="00053E7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053E77" w:rsidRDefault="00053E7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053E77" w:rsidRDefault="00053E7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053E77" w:rsidRDefault="00053E7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053E77" w:rsidRDefault="00053E7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053E77" w:rsidRDefault="00053E7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053E77" w:rsidRDefault="00053E7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053E77" w:rsidRDefault="00053E7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053E77" w:rsidRDefault="00053E77" w:rsidP="008712CA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053E77" w:rsidRDefault="00053E77" w:rsidP="008712CA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053E77" w:rsidRDefault="00053E77" w:rsidP="001B393C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053E77" w:rsidRPr="001B393C" w:rsidRDefault="00053E7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053E77" w:rsidRPr="001B393C" w:rsidRDefault="00053E7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2375"/>
        <w:gridCol w:w="2880"/>
        <w:gridCol w:w="1984"/>
        <w:gridCol w:w="1984"/>
      </w:tblGrid>
      <w:tr w:rsidR="00053E77" w:rsidRPr="001B393C" w:rsidTr="003222F1">
        <w:tc>
          <w:tcPr>
            <w:tcW w:w="567" w:type="dxa"/>
          </w:tcPr>
          <w:p w:rsidR="00053E77" w:rsidRPr="001B393C" w:rsidRDefault="00053E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93C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375" w:type="dxa"/>
          </w:tcPr>
          <w:p w:rsidR="00053E77" w:rsidRPr="001B393C" w:rsidRDefault="00053E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93C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880" w:type="dxa"/>
          </w:tcPr>
          <w:p w:rsidR="00053E77" w:rsidRPr="001B393C" w:rsidRDefault="00053E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93C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053E77" w:rsidRPr="001B393C" w:rsidRDefault="00053E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93C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053E77" w:rsidRPr="001B393C" w:rsidRDefault="00053E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93C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053E77" w:rsidRPr="001B393C" w:rsidTr="003222F1">
        <w:tc>
          <w:tcPr>
            <w:tcW w:w="567" w:type="dxa"/>
          </w:tcPr>
          <w:p w:rsidR="00053E77" w:rsidRPr="001B393C" w:rsidRDefault="00053E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053E77" w:rsidRPr="001B393C" w:rsidRDefault="00053E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</w:tcPr>
          <w:p w:rsidR="00053E77" w:rsidRPr="001B393C" w:rsidRDefault="00053E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53E77" w:rsidRPr="001B393C" w:rsidRDefault="00053E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53E77" w:rsidRPr="001B393C" w:rsidRDefault="00053E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53E77" w:rsidRPr="001B393C" w:rsidRDefault="00053E7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53E77" w:rsidRPr="001B393C" w:rsidRDefault="00053E77"/>
    <w:sectPr w:rsidR="00053E77" w:rsidRPr="001B393C" w:rsidSect="00180599">
      <w:headerReference w:type="default" r:id="rId2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3E77" w:rsidRDefault="00053E77" w:rsidP="00AA176A">
      <w:r>
        <w:separator/>
      </w:r>
    </w:p>
  </w:endnote>
  <w:endnote w:type="continuationSeparator" w:id="1">
    <w:p w:rsidR="00053E77" w:rsidRDefault="00053E77" w:rsidP="00AA17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3E77" w:rsidRDefault="00053E77" w:rsidP="00AA176A">
      <w:r>
        <w:separator/>
      </w:r>
    </w:p>
  </w:footnote>
  <w:footnote w:type="continuationSeparator" w:id="1">
    <w:p w:rsidR="00053E77" w:rsidRDefault="00053E77" w:rsidP="00AA17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3E77" w:rsidRDefault="00053E77">
    <w:pPr>
      <w:pStyle w:val="Header"/>
      <w:jc w:val="center"/>
    </w:pPr>
    <w:fldSimple w:instr="PAGE   \* MERGEFORMAT">
      <w:r>
        <w:rPr>
          <w:noProof/>
        </w:rPr>
        <w:t>4</w:t>
      </w:r>
    </w:fldSimple>
  </w:p>
  <w:p w:rsidR="00053E77" w:rsidRDefault="00053E7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2B68AC"/>
    <w:multiLevelType w:val="hybridMultilevel"/>
    <w:tmpl w:val="A880E5B2"/>
    <w:lvl w:ilvl="0" w:tplc="5010F18C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1DAC77C2"/>
    <w:multiLevelType w:val="hybridMultilevel"/>
    <w:tmpl w:val="7406A3B4"/>
    <w:lvl w:ilvl="0" w:tplc="DCC27C6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63631C8F"/>
    <w:multiLevelType w:val="hybridMultilevel"/>
    <w:tmpl w:val="0726B0E8"/>
    <w:lvl w:ilvl="0" w:tplc="5B069150">
      <w:start w:val="1"/>
      <w:numFmt w:val="decimal"/>
      <w:lvlText w:val="10.2.%1."/>
      <w:lvlJc w:val="left"/>
      <w:pPr>
        <w:ind w:left="1429" w:hanging="360"/>
      </w:pPr>
      <w:rPr>
        <w:rFonts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76143328"/>
    <w:multiLevelType w:val="hybridMultilevel"/>
    <w:tmpl w:val="8E108592"/>
    <w:lvl w:ilvl="0" w:tplc="44FE3EEA">
      <w:start w:val="1"/>
      <w:numFmt w:val="decimal"/>
      <w:lvlText w:val="10.2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7EE870C9"/>
    <w:multiLevelType w:val="hybridMultilevel"/>
    <w:tmpl w:val="F1E4586C"/>
    <w:lvl w:ilvl="0" w:tplc="772440AC">
      <w:start w:val="5"/>
      <w:numFmt w:val="bullet"/>
      <w:lvlText w:val="-"/>
      <w:lvlJc w:val="left"/>
      <w:pPr>
        <w:ind w:left="125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3E62"/>
    <w:rsid w:val="00025021"/>
    <w:rsid w:val="00053E77"/>
    <w:rsid w:val="0005650B"/>
    <w:rsid w:val="0007364A"/>
    <w:rsid w:val="000773A5"/>
    <w:rsid w:val="00093778"/>
    <w:rsid w:val="000F61C0"/>
    <w:rsid w:val="00112835"/>
    <w:rsid w:val="00112946"/>
    <w:rsid w:val="00113B33"/>
    <w:rsid w:val="001444B7"/>
    <w:rsid w:val="0016653C"/>
    <w:rsid w:val="00170254"/>
    <w:rsid w:val="00180599"/>
    <w:rsid w:val="00184478"/>
    <w:rsid w:val="001B393C"/>
    <w:rsid w:val="001E7662"/>
    <w:rsid w:val="002143B3"/>
    <w:rsid w:val="002472A4"/>
    <w:rsid w:val="00305AF0"/>
    <w:rsid w:val="00306D79"/>
    <w:rsid w:val="00315F1B"/>
    <w:rsid w:val="003222F1"/>
    <w:rsid w:val="00335B52"/>
    <w:rsid w:val="00337760"/>
    <w:rsid w:val="0036530C"/>
    <w:rsid w:val="003A0A5A"/>
    <w:rsid w:val="003A5AA7"/>
    <w:rsid w:val="003B40AF"/>
    <w:rsid w:val="003B4CF8"/>
    <w:rsid w:val="003F34A3"/>
    <w:rsid w:val="00433BB7"/>
    <w:rsid w:val="004367F1"/>
    <w:rsid w:val="0044217C"/>
    <w:rsid w:val="004547AF"/>
    <w:rsid w:val="00482B0E"/>
    <w:rsid w:val="004A3DCE"/>
    <w:rsid w:val="004B4B52"/>
    <w:rsid w:val="004F1D79"/>
    <w:rsid w:val="00515FC9"/>
    <w:rsid w:val="005414DE"/>
    <w:rsid w:val="00563DAD"/>
    <w:rsid w:val="00575EAF"/>
    <w:rsid w:val="005B169C"/>
    <w:rsid w:val="00635B5B"/>
    <w:rsid w:val="00646900"/>
    <w:rsid w:val="006564F6"/>
    <w:rsid w:val="00664C23"/>
    <w:rsid w:val="00690B5E"/>
    <w:rsid w:val="006B26F8"/>
    <w:rsid w:val="006C0884"/>
    <w:rsid w:val="00701229"/>
    <w:rsid w:val="00711832"/>
    <w:rsid w:val="00741371"/>
    <w:rsid w:val="00753DAB"/>
    <w:rsid w:val="00786260"/>
    <w:rsid w:val="008712CA"/>
    <w:rsid w:val="00881397"/>
    <w:rsid w:val="008C2D57"/>
    <w:rsid w:val="008D714E"/>
    <w:rsid w:val="00907E37"/>
    <w:rsid w:val="00917230"/>
    <w:rsid w:val="009229EE"/>
    <w:rsid w:val="009E7E0D"/>
    <w:rsid w:val="00A3589C"/>
    <w:rsid w:val="00A85948"/>
    <w:rsid w:val="00AA176A"/>
    <w:rsid w:val="00AA7692"/>
    <w:rsid w:val="00AB7D4E"/>
    <w:rsid w:val="00AF06E0"/>
    <w:rsid w:val="00B1786B"/>
    <w:rsid w:val="00B2239F"/>
    <w:rsid w:val="00B46E55"/>
    <w:rsid w:val="00B51DF7"/>
    <w:rsid w:val="00B75780"/>
    <w:rsid w:val="00BD5FA6"/>
    <w:rsid w:val="00BE157D"/>
    <w:rsid w:val="00BF4E34"/>
    <w:rsid w:val="00C91674"/>
    <w:rsid w:val="00C93533"/>
    <w:rsid w:val="00CE144A"/>
    <w:rsid w:val="00CE3E62"/>
    <w:rsid w:val="00CE7E24"/>
    <w:rsid w:val="00D214FE"/>
    <w:rsid w:val="00D55966"/>
    <w:rsid w:val="00DC565D"/>
    <w:rsid w:val="00DE5FE6"/>
    <w:rsid w:val="00DF4945"/>
    <w:rsid w:val="00E1444F"/>
    <w:rsid w:val="00E34D66"/>
    <w:rsid w:val="00E4036E"/>
    <w:rsid w:val="00E5649C"/>
    <w:rsid w:val="00E574D3"/>
    <w:rsid w:val="00ED04D9"/>
    <w:rsid w:val="00F05AD4"/>
    <w:rsid w:val="00F153F2"/>
    <w:rsid w:val="00F4602F"/>
    <w:rsid w:val="00F52495"/>
    <w:rsid w:val="00F575F7"/>
    <w:rsid w:val="00F6320E"/>
    <w:rsid w:val="00FA1875"/>
    <w:rsid w:val="00FC4B14"/>
    <w:rsid w:val="00FC5E9F"/>
    <w:rsid w:val="00FD5D03"/>
    <w:rsid w:val="00FE11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3778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1"/>
    <w:uiPriority w:val="99"/>
    <w:qFormat/>
    <w:locked/>
    <w:rsid w:val="00482B0E"/>
    <w:pPr>
      <w:keepNext/>
      <w:keepLines/>
      <w:jc w:val="center"/>
      <w:outlineLvl w:val="0"/>
    </w:pPr>
    <w:rPr>
      <w:rFonts w:eastAsia="Calibri"/>
      <w:bCs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0300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ConsPlusNormal">
    <w:name w:val="ConsPlusNormal"/>
    <w:uiPriority w:val="99"/>
    <w:rsid w:val="00CE3E62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CE3E62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CE3E62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TitlePage">
    <w:name w:val="ConsPlusTitlePage"/>
    <w:uiPriority w:val="99"/>
    <w:rsid w:val="00CE3E62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styleId="Header">
    <w:name w:val="header"/>
    <w:basedOn w:val="Normal"/>
    <w:link w:val="HeaderChar"/>
    <w:uiPriority w:val="99"/>
    <w:rsid w:val="00AA769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AA7692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09377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09377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">
    <w:name w:val="Знак Знак Знак Знак Знак Знак"/>
    <w:basedOn w:val="Normal"/>
    <w:uiPriority w:val="99"/>
    <w:rsid w:val="00093778"/>
    <w:rPr>
      <w:b/>
      <w:bCs/>
      <w:caps/>
    </w:rPr>
  </w:style>
  <w:style w:type="paragraph" w:styleId="Footer">
    <w:name w:val="footer"/>
    <w:basedOn w:val="Normal"/>
    <w:link w:val="FooterChar"/>
    <w:uiPriority w:val="99"/>
    <w:rsid w:val="00AA176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AA176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DE5FE6"/>
    <w:pPr>
      <w:widowControl w:val="0"/>
      <w:autoSpaceDE w:val="0"/>
      <w:autoSpaceDN w:val="0"/>
      <w:adjustRightInd w:val="0"/>
      <w:ind w:firstLine="720"/>
    </w:pPr>
    <w:rPr>
      <w:rFonts w:ascii="Tahoma" w:eastAsia="Times New Roman" w:hAnsi="Tahoma" w:cs="Tahoma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3653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6530C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753DAB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uiPriority w:val="99"/>
    <w:rsid w:val="00FC5E9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FC5E9F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0">
    <w:name w:val="Без интервала"/>
    <w:link w:val="a1"/>
    <w:uiPriority w:val="99"/>
    <w:rsid w:val="00C93533"/>
    <w:rPr>
      <w:lang w:val="en-US" w:eastAsia="en-US"/>
    </w:rPr>
  </w:style>
  <w:style w:type="character" w:customStyle="1" w:styleId="a1">
    <w:name w:val="Без интервала Знак"/>
    <w:link w:val="a0"/>
    <w:uiPriority w:val="99"/>
    <w:locked/>
    <w:rsid w:val="00C93533"/>
    <w:rPr>
      <w:rFonts w:ascii="Calibri" w:hAnsi="Calibri"/>
      <w:sz w:val="22"/>
      <w:lang w:val="en-US" w:eastAsia="en-US"/>
    </w:rPr>
  </w:style>
  <w:style w:type="paragraph" w:customStyle="1" w:styleId="a2">
    <w:name w:val="Абзац списка"/>
    <w:basedOn w:val="Normal"/>
    <w:link w:val="a3"/>
    <w:uiPriority w:val="99"/>
    <w:rsid w:val="003F34A3"/>
    <w:pPr>
      <w:ind w:left="720"/>
      <w:contextualSpacing/>
      <w:jc w:val="both"/>
    </w:pPr>
    <w:rPr>
      <w:rFonts w:eastAsia="Calibri"/>
      <w:szCs w:val="22"/>
      <w:lang w:val="en-US" w:eastAsia="en-US"/>
    </w:rPr>
  </w:style>
  <w:style w:type="character" w:customStyle="1" w:styleId="a3">
    <w:name w:val="Абзац списка Знак"/>
    <w:link w:val="a2"/>
    <w:uiPriority w:val="99"/>
    <w:locked/>
    <w:rsid w:val="003F34A3"/>
    <w:rPr>
      <w:sz w:val="22"/>
      <w:lang w:val="en-US" w:eastAsia="en-US"/>
    </w:rPr>
  </w:style>
  <w:style w:type="character" w:customStyle="1" w:styleId="Heading1Char1">
    <w:name w:val="Heading 1 Char1"/>
    <w:link w:val="Heading1"/>
    <w:uiPriority w:val="99"/>
    <w:locked/>
    <w:rsid w:val="00482B0E"/>
    <w:rPr>
      <w:sz w:val="28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3454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193E7F92E77ABE44BFBECE0AD6A39CACB4D0A7069E193DBE392281BE1Y4R5B" TargetMode="External"/><Relationship Id="rId13" Type="http://schemas.openxmlformats.org/officeDocument/2006/relationships/hyperlink" Target="consultantplus://offline/ref=6193E7F92E77ABE44BFBECE0AD6A39CACB4F0A716EEC93DBE392281BE1Y4R5B" TargetMode="External"/><Relationship Id="rId18" Type="http://schemas.openxmlformats.org/officeDocument/2006/relationships/hyperlink" Target="consultantplus://offline/ref=6193E7F92E77ABE44BFBECE0AD6A39CACB4F087569E093DBE392281BE1Y4R5B" TargetMode="External"/><Relationship Id="rId26" Type="http://schemas.openxmlformats.org/officeDocument/2006/relationships/hyperlink" Target="consultantplus://offline/ref=AB2FFDE68E46C5A37D9C16F729A3A14D75BA2508304366A1DA10F38C19116A5BA063F6E7D4B5F99BMBX3A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68690EDDAC2F6E336CED14B791E763EBD1A23B26B9E2759192C210D2C5Z5R9B" TargetMode="External"/><Relationship Id="rId7" Type="http://schemas.openxmlformats.org/officeDocument/2006/relationships/hyperlink" Target="consultantplus://offline/ref=6193E7F92E77ABE44BFBECE0AD6A39CACB4E0F7369E693DBE392281BE1Y4R5B" TargetMode="External"/><Relationship Id="rId12" Type="http://schemas.openxmlformats.org/officeDocument/2006/relationships/hyperlink" Target="consultantplus://offline/ref=6193E7F92E77ABE44BFBECE0AD6A39CAC8460F7D65E293DBE392281BE1Y4R5B" TargetMode="External"/><Relationship Id="rId17" Type="http://schemas.openxmlformats.org/officeDocument/2006/relationships/hyperlink" Target="consultantplus://offline/ref=6193E7F92E77ABE44BFBECE0AD6A39CAC84D02776EE293DBE392281BE1Y4R5B" TargetMode="External"/><Relationship Id="rId25" Type="http://schemas.openxmlformats.org/officeDocument/2006/relationships/hyperlink" Target="consultantplus://offline/ref=AB2FFDE68E46C5A37D9C16F729A3A14D75BA2508304366A1DA10F38C19116A5BA063F6E7D4B5F99CMBX4A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6193E7F92E77ABE44BFBECE0AD6A39CACB4F0B756DE293DBE392281BE1Y4R5B" TargetMode="External"/><Relationship Id="rId20" Type="http://schemas.openxmlformats.org/officeDocument/2006/relationships/hyperlink" Target="consultantplus://offline/ref=6193E7F92E77ABE44BFBECE0AD6A39CAC84A03706FE693DBE392281BE1Y4R5B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6193E7F92E77ABE44BFBECE0AD6A39CACB4D0A726AEC93DBE392281BE1Y4R5B" TargetMode="External"/><Relationship Id="rId24" Type="http://schemas.openxmlformats.org/officeDocument/2006/relationships/hyperlink" Target="consultantplus://offline/ref=AB2FFDE68E46C5A37D9C16F729A3A14D75BA2508304366A1DA10F38C19116A5BA063F6E7D4B5F99EMBX5A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6193E7F92E77ABE44BFBECE0AD6A39CACB4D0A7069E093DBE392281BE1Y4R5B" TargetMode="External"/><Relationship Id="rId23" Type="http://schemas.openxmlformats.org/officeDocument/2006/relationships/hyperlink" Target="consultantplus://offline/ref=68690EDDAC2F6E336CED14B791E763EBD1A23C21B8E5759192C210D2C5Z5R9B" TargetMode="External"/><Relationship Id="rId28" Type="http://schemas.openxmlformats.org/officeDocument/2006/relationships/header" Target="header1.xml"/><Relationship Id="rId10" Type="http://schemas.openxmlformats.org/officeDocument/2006/relationships/hyperlink" Target="consultantplus://offline/ref=6193E7F92E77ABE44BFBECE0AD6A39CACB4D0A7C6DE693DBE392281BE1Y4R5B" TargetMode="External"/><Relationship Id="rId19" Type="http://schemas.openxmlformats.org/officeDocument/2006/relationships/hyperlink" Target="consultantplus://offline/ref=6193E7F92E77ABE44BFBECE0AD6A39CACB48037368E493DBE392281BE1Y4R5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193E7F92E77ABE44BFBECE0AD6A39CACB4E087768E493DBE392281BE1Y4R5B" TargetMode="External"/><Relationship Id="rId14" Type="http://schemas.openxmlformats.org/officeDocument/2006/relationships/hyperlink" Target="consultantplus://offline/ref=6193E7F92E77ABE44BFBECE0AD6A39CACB4F0A7468E293DBE392281BE1Y4R5B" TargetMode="External"/><Relationship Id="rId22" Type="http://schemas.openxmlformats.org/officeDocument/2006/relationships/hyperlink" Target="consultantplus://offline/ref=68690EDDAC2F6E336CED14B791E763EBD1A23B21BDE2759192C210D2C5Z5R9B" TargetMode="External"/><Relationship Id="rId27" Type="http://schemas.openxmlformats.org/officeDocument/2006/relationships/hyperlink" Target="consultantplus://offline/ref=AB2FFDE68E46C5A37D9C16F729A3A14D75BA2508304366A1DA10F38C19116A5BA063F6E7D4B5F999MBXEA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85</TotalTime>
  <Pages>11</Pages>
  <Words>4480</Words>
  <Characters>25542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Надежда Александровна Теличко</dc:creator>
  <cp:keywords/>
  <dc:description/>
  <cp:lastModifiedBy>2537-00-567</cp:lastModifiedBy>
  <cp:revision>12</cp:revision>
  <cp:lastPrinted>2018-07-04T06:41:00Z</cp:lastPrinted>
  <dcterms:created xsi:type="dcterms:W3CDTF">2018-02-20T03:28:00Z</dcterms:created>
  <dcterms:modified xsi:type="dcterms:W3CDTF">2018-07-04T07:14:00Z</dcterms:modified>
</cp:coreProperties>
</file>